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03560B26"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w:t>
      </w:r>
      <w:r w:rsidR="00CD2CF7">
        <w:rPr>
          <w:rFonts w:ascii="Arial" w:eastAsia="Batang" w:hAnsi="Arial" w:cs="Arial"/>
          <w:b/>
          <w:bCs/>
          <w:sz w:val="28"/>
          <w:szCs w:val="24"/>
        </w:rPr>
        <w:t>7</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8B44AD" w:rsidRPr="008B44AD">
        <w:rPr>
          <w:rFonts w:ascii="Arial" w:eastAsia="Batang" w:hAnsi="Arial" w:cs="Arial"/>
          <w:b/>
          <w:bCs/>
          <w:sz w:val="28"/>
          <w:szCs w:val="24"/>
        </w:rPr>
        <w:t>2112080</w:t>
      </w:r>
    </w:p>
    <w:p w14:paraId="3869C62C" w14:textId="6A57B646"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r w:rsidRPr="00B21C8F">
        <w:rPr>
          <w:rFonts w:ascii="Arial" w:eastAsia="MS Mincho" w:hAnsi="Arial" w:cs="Arial"/>
          <w:b/>
          <w:bCs/>
          <w:sz w:val="28"/>
          <w:szCs w:val="24"/>
          <w:lang w:eastAsia="ja-JP"/>
        </w:rPr>
        <w:t xml:space="preserve">e-Meeting, </w:t>
      </w:r>
      <w:r w:rsidR="00CD2CF7">
        <w:rPr>
          <w:rFonts w:ascii="Arial" w:eastAsia="MS Mincho" w:hAnsi="Arial" w:cs="Arial"/>
          <w:b/>
          <w:bCs/>
          <w:sz w:val="28"/>
          <w:lang w:eastAsia="ja-JP"/>
        </w:rPr>
        <w:t>November 11</w:t>
      </w:r>
      <w:r w:rsidR="00CD2CF7" w:rsidRPr="00B552FA">
        <w:rPr>
          <w:rFonts w:ascii="Arial" w:eastAsia="MS Mincho" w:hAnsi="Arial" w:cs="Arial"/>
          <w:b/>
          <w:bCs/>
          <w:sz w:val="28"/>
          <w:vertAlign w:val="superscript"/>
          <w:lang w:eastAsia="ja-JP"/>
        </w:rPr>
        <w:t>th</w:t>
      </w:r>
      <w:r w:rsidR="00CD2CF7">
        <w:rPr>
          <w:rFonts w:ascii="Arial" w:eastAsia="MS Mincho" w:hAnsi="Arial" w:cs="Arial"/>
          <w:b/>
          <w:bCs/>
          <w:sz w:val="28"/>
          <w:lang w:eastAsia="ja-JP"/>
        </w:rPr>
        <w:t xml:space="preserve"> – 19</w:t>
      </w:r>
      <w:r w:rsidR="00CD2CF7" w:rsidRPr="00B552FA">
        <w:rPr>
          <w:rFonts w:ascii="Arial" w:eastAsia="MS Mincho" w:hAnsi="Arial" w:cs="Arial"/>
          <w:b/>
          <w:bCs/>
          <w:sz w:val="28"/>
          <w:vertAlign w:val="superscript"/>
          <w:lang w:eastAsia="ja-JP"/>
        </w:rPr>
        <w:t>th</w:t>
      </w:r>
      <w:r w:rsidR="00E911AE" w:rsidRPr="00B21C8F">
        <w:rPr>
          <w:rFonts w:ascii="Arial" w:eastAsia="MS Mincho" w:hAnsi="Arial" w:cs="Arial"/>
          <w:b/>
          <w:bCs/>
          <w:sz w:val="28"/>
          <w:szCs w:val="24"/>
          <w:lang w:eastAsia="ja-JP"/>
        </w:rPr>
        <w:t>, 2021</w:t>
      </w:r>
      <w:bookmarkStart w:id="0" w:name="_GoBack"/>
      <w:bookmarkEnd w:id="0"/>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2941E4EA"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972752" w:rsidRPr="00B21C8F">
        <w:rPr>
          <w:rFonts w:ascii="Arial" w:hAnsi="Arial" w:cs="Arial"/>
          <w:b/>
          <w:sz w:val="24"/>
          <w:szCs w:val="24"/>
          <w:lang w:val="en-US" w:eastAsia="zh-TW"/>
        </w:rPr>
        <w:t>1</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3CD8D9EE"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5F6DAF" w:rsidRPr="00B21C8F">
        <w:rPr>
          <w:rFonts w:ascii="Arial" w:hAnsi="Arial" w:cs="Arial"/>
          <w:b/>
          <w:sz w:val="24"/>
          <w:szCs w:val="24"/>
          <w:lang w:eastAsia="zh-TW"/>
        </w:rPr>
        <w:t>Discussion on m</w:t>
      </w:r>
      <w:r w:rsidR="00CD35D3" w:rsidRPr="00B21C8F">
        <w:rPr>
          <w:rFonts w:ascii="Arial" w:hAnsi="Arial" w:cs="Arial"/>
          <w:b/>
          <w:sz w:val="24"/>
          <w:szCs w:val="24"/>
          <w:lang w:eastAsia="zh-TW"/>
        </w:rPr>
        <w:t>echanisms to support group scheduling for RRC_CONNECTED UEs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41BD7063" w:rsidR="008C48A1" w:rsidRPr="00B21C8F" w:rsidRDefault="00B07694" w:rsidP="007E29EB">
      <w:pPr>
        <w:pStyle w:val="af1"/>
        <w:spacing w:afterLines="50" w:after="120" w:line="300" w:lineRule="auto"/>
        <w:ind w:firstLine="284"/>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the mechanisms to support group scheduling for RRC_CONNECTED UEs</w:t>
      </w:r>
      <w:r w:rsidR="008B5FEB" w:rsidRPr="00B21C8F">
        <w:rPr>
          <w:rFonts w:eastAsia="細明體"/>
          <w:bCs/>
          <w:kern w:val="0"/>
          <w:sz w:val="22"/>
          <w:lang w:val="en-GB"/>
        </w:rPr>
        <w:t xml:space="preserve"> were reached at the RAN1#102-e</w:t>
      </w:r>
      <w:r w:rsidR="00F677C7" w:rsidRPr="00B21C8F">
        <w:rPr>
          <w:rFonts w:eastAsia="細明體"/>
          <w:bCs/>
          <w:kern w:val="0"/>
          <w:sz w:val="22"/>
          <w:lang w:val="en-GB"/>
        </w:rPr>
        <w:t xml:space="preserve"> </w:t>
      </w:r>
      <w:r w:rsidR="001A1FBA">
        <w:rPr>
          <w:rFonts w:eastAsia="細明體"/>
          <w:bCs/>
          <w:kern w:val="0"/>
          <w:sz w:val="22"/>
          <w:lang w:val="en-GB"/>
        </w:rPr>
        <w:t>through RAN1#10</w:t>
      </w:r>
      <w:r w:rsidR="00375874">
        <w:rPr>
          <w:rFonts w:eastAsia="細明體"/>
          <w:bCs/>
          <w:kern w:val="0"/>
          <w:sz w:val="22"/>
          <w:lang w:val="en-GB"/>
        </w:rPr>
        <w:t>6</w:t>
      </w:r>
      <w:r w:rsidR="000D2AEE">
        <w:rPr>
          <w:rFonts w:eastAsia="細明體"/>
          <w:bCs/>
          <w:kern w:val="0"/>
          <w:sz w:val="22"/>
          <w:lang w:val="en-GB"/>
        </w:rPr>
        <w:t>b</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w:t>
      </w:r>
      <w:r w:rsidR="000D2AEE">
        <w:rPr>
          <w:rFonts w:eastAsia="細明體"/>
          <w:bCs/>
          <w:kern w:val="0"/>
          <w:sz w:val="22"/>
          <w:lang w:val="en-GB"/>
        </w:rPr>
        <w:t>8</w:t>
      </w:r>
      <w:r w:rsidR="00712D77">
        <w:rPr>
          <w:rFonts w:eastAsia="細明體"/>
          <w:bCs/>
          <w:kern w:val="0"/>
          <w:sz w:val="22"/>
          <w:lang w:val="en-GB"/>
        </w:rPr>
        <w:t>]</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0E7C14" w:rsidRPr="00B21C8F">
        <w:rPr>
          <w:sz w:val="22"/>
          <w:lang w:val="en-GB"/>
        </w:rPr>
        <w:t>issue</w:t>
      </w:r>
      <w:r w:rsidR="00222DB9">
        <w:rPr>
          <w:sz w:val="22"/>
          <w:lang w:val="en-GB"/>
        </w:rPr>
        <w:t>s</w:t>
      </w:r>
      <w:r w:rsidR="000E7C14" w:rsidRPr="00B21C8F">
        <w:rPr>
          <w:sz w:val="22"/>
          <w:lang w:val="en-GB"/>
        </w:rPr>
        <w:t xml:space="preserve"> about</w:t>
      </w:r>
      <w:r w:rsidR="00141B83">
        <w:rPr>
          <w:sz w:val="22"/>
          <w:lang w:val="en-GB"/>
        </w:rPr>
        <w:t xml:space="preserve"> BWP switching handling</w:t>
      </w:r>
      <w:r w:rsidR="00714FD4">
        <w:rPr>
          <w:sz w:val="22"/>
          <w:lang w:val="en-GB"/>
        </w:rPr>
        <w:t xml:space="preserve">, SPS </w:t>
      </w:r>
      <w:r w:rsidR="008C779B">
        <w:rPr>
          <w:sz w:val="22"/>
          <w:lang w:val="en-GB"/>
        </w:rPr>
        <w:t xml:space="preserve">multicast </w:t>
      </w:r>
      <w:r w:rsidR="00714FD4">
        <w:rPr>
          <w:sz w:val="22"/>
          <w:lang w:val="en-GB"/>
        </w:rPr>
        <w:t>handling when switching BWPs</w:t>
      </w:r>
      <w:r w:rsidR="00141B83">
        <w:rPr>
          <w:sz w:val="22"/>
          <w:lang w:val="en-GB"/>
        </w:rPr>
        <w:t>,</w:t>
      </w:r>
      <w:r w:rsidR="000E7C14" w:rsidRPr="00B21C8F">
        <w:rPr>
          <w:sz w:val="22"/>
          <w:lang w:val="en-GB"/>
        </w:rPr>
        <w:t xml:space="preserve"> and </w:t>
      </w:r>
      <w:r w:rsidR="00B00C81" w:rsidRPr="00B21C8F">
        <w:rPr>
          <w:sz w:val="22"/>
          <w:lang w:val="en-GB"/>
        </w:rPr>
        <w:t>possible solutions for supporting group-</w:t>
      </w:r>
      <w:proofErr w:type="gramStart"/>
      <w:r w:rsidR="00B00C81" w:rsidRPr="00B21C8F">
        <w:rPr>
          <w:sz w:val="22"/>
          <w:lang w:val="en-GB"/>
        </w:rPr>
        <w:t>scheduling</w:t>
      </w:r>
      <w:proofErr w:type="gramEnd"/>
      <w:r w:rsidR="00B00C81" w:rsidRPr="00B21C8F">
        <w:rPr>
          <w:sz w:val="22"/>
          <w:lang w:val="en-GB"/>
        </w:rPr>
        <w:t xml:space="preserve"> for the MBS WI </w:t>
      </w:r>
      <w:r w:rsidR="002831B9" w:rsidRPr="00B21C8F">
        <w:rPr>
          <w:sz w:val="22"/>
          <w:lang w:val="en-GB"/>
        </w:rPr>
        <w:t>and some 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5BBBCBCF" w14:textId="60D37BF2" w:rsidR="003715AA" w:rsidRPr="00B21C8F" w:rsidRDefault="005E0D4D" w:rsidP="00531051">
      <w:pPr>
        <w:pStyle w:val="2"/>
        <w:spacing w:before="0" w:afterLines="50" w:after="120" w:line="360" w:lineRule="auto"/>
        <w:ind w:left="567" w:hanging="566"/>
        <w:jc w:val="both"/>
        <w:rPr>
          <w:b/>
          <w:sz w:val="28"/>
          <w:lang w:eastAsia="zh-TW"/>
        </w:rPr>
      </w:pPr>
      <w:r>
        <w:rPr>
          <w:b/>
          <w:sz w:val="28"/>
          <w:lang w:eastAsia="zh-TW"/>
        </w:rPr>
        <w:t>2-1</w:t>
      </w:r>
      <w:r w:rsidR="003715AA" w:rsidRPr="00B21C8F">
        <w:rPr>
          <w:b/>
          <w:sz w:val="28"/>
          <w:lang w:eastAsia="zh-TW"/>
        </w:rPr>
        <w:t xml:space="preserve">. </w:t>
      </w:r>
      <w:r w:rsidR="00D10020" w:rsidRPr="00B21C8F">
        <w:rPr>
          <w:b/>
          <w:sz w:val="28"/>
          <w:lang w:eastAsia="zh-TW"/>
        </w:rPr>
        <w:t xml:space="preserve">BWP </w:t>
      </w:r>
      <w:r w:rsidR="00AC37A2" w:rsidRPr="00B21C8F">
        <w:rPr>
          <w:b/>
          <w:sz w:val="28"/>
          <w:lang w:eastAsia="zh-TW"/>
        </w:rPr>
        <w:t xml:space="preserve">switch handling for </w:t>
      </w:r>
      <w:r w:rsidR="005A3CDD">
        <w:rPr>
          <w:b/>
          <w:sz w:val="28"/>
          <w:lang w:eastAsia="zh-TW"/>
        </w:rPr>
        <w:t>multicast</w:t>
      </w:r>
      <w:r w:rsidR="00AC37A2" w:rsidRPr="00B21C8F">
        <w:rPr>
          <w:b/>
          <w:sz w:val="28"/>
          <w:lang w:eastAsia="zh-TW"/>
        </w:rPr>
        <w:t xml:space="preserve"> </w:t>
      </w:r>
    </w:p>
    <w:p w14:paraId="78FD4675" w14:textId="7CE1AF28" w:rsidR="002031CF" w:rsidRPr="00B21C8F" w:rsidRDefault="00842CD0" w:rsidP="00531051">
      <w:pPr>
        <w:spacing w:afterLines="50" w:after="120" w:line="360" w:lineRule="auto"/>
        <w:ind w:firstLine="284"/>
        <w:jc w:val="both"/>
        <w:rPr>
          <w:sz w:val="22"/>
          <w:lang w:eastAsia="zh-TW"/>
        </w:rPr>
      </w:pPr>
      <w:r w:rsidRPr="00B21C8F">
        <w:rPr>
          <w:sz w:val="22"/>
          <w:lang w:eastAsia="zh-TW"/>
        </w:rPr>
        <w:t xml:space="preserve">It </w:t>
      </w:r>
      <w:r w:rsidR="00854169" w:rsidRPr="00B21C8F">
        <w:rPr>
          <w:sz w:val="22"/>
          <w:lang w:eastAsia="zh-TW"/>
        </w:rPr>
        <w:t>was</w:t>
      </w:r>
      <w:r w:rsidRPr="00B21C8F">
        <w:rPr>
          <w:sz w:val="22"/>
          <w:lang w:eastAsia="zh-TW"/>
        </w:rPr>
        <w:t xml:space="preserve"> agreed that </w:t>
      </w:r>
      <w:r w:rsidR="00ED5689" w:rsidRPr="00B21C8F">
        <w:rPr>
          <w:sz w:val="22"/>
          <w:lang w:eastAsia="zh-TW"/>
        </w:rPr>
        <w:t>f</w:t>
      </w:r>
      <w:r w:rsidRPr="00B21C8F">
        <w:rPr>
          <w:sz w:val="22"/>
          <w:lang w:eastAsia="zh-TW"/>
        </w:rPr>
        <w:t>or multicast of RRC-CONNECTED UEs, a common frequency resource</w:t>
      </w:r>
      <w:r w:rsidR="00422795" w:rsidRPr="00B21C8F">
        <w:rPr>
          <w:sz w:val="22"/>
          <w:lang w:eastAsia="zh-TW"/>
        </w:rPr>
        <w:t xml:space="preserve"> (CFR)</w:t>
      </w:r>
      <w:r w:rsidR="00DA3A6C" w:rsidRPr="00B21C8F">
        <w:rPr>
          <w:sz w:val="22"/>
          <w:lang w:eastAsia="zh-TW"/>
        </w:rPr>
        <w:t xml:space="preserve"> for group-common PDCCH</w:t>
      </w:r>
      <w:r w:rsidR="00FA058C" w:rsidRPr="00B21C8F">
        <w:rPr>
          <w:sz w:val="22"/>
          <w:lang w:eastAsia="zh-TW"/>
        </w:rPr>
        <w:t>s</w:t>
      </w:r>
      <w:r w:rsidR="00DA3A6C" w:rsidRPr="00B21C8F">
        <w:rPr>
          <w:sz w:val="22"/>
          <w:lang w:eastAsia="zh-TW"/>
        </w:rPr>
        <w:t xml:space="preserve"> and </w:t>
      </w:r>
      <w:r w:rsidRPr="00B21C8F">
        <w:rPr>
          <w:sz w:val="22"/>
          <w:lang w:eastAsia="zh-TW"/>
        </w:rPr>
        <w:t>PDSCH</w:t>
      </w:r>
      <w:r w:rsidR="00FA058C" w:rsidRPr="00B21C8F">
        <w:rPr>
          <w:sz w:val="22"/>
          <w:lang w:eastAsia="zh-TW"/>
        </w:rPr>
        <w:t>s</w:t>
      </w:r>
      <w:r w:rsidRPr="00B21C8F">
        <w:rPr>
          <w:sz w:val="22"/>
          <w:lang w:eastAsia="zh-TW"/>
        </w:rPr>
        <w:t xml:space="preserve"> is confined within the frequency resource of a dedicated unicast BWP </w:t>
      </w:r>
      <w:r w:rsidR="00320735" w:rsidRPr="00B21C8F">
        <w:rPr>
          <w:sz w:val="22"/>
          <w:lang w:eastAsia="zh-TW"/>
        </w:rPr>
        <w:t xml:space="preserve">configured for </w:t>
      </w:r>
      <w:r w:rsidR="006C3BEF" w:rsidRPr="00B21C8F">
        <w:rPr>
          <w:sz w:val="22"/>
          <w:lang w:eastAsia="zh-TW"/>
        </w:rPr>
        <w:t xml:space="preserve">a UE </w:t>
      </w:r>
      <w:r w:rsidRPr="00B21C8F">
        <w:rPr>
          <w:sz w:val="22"/>
          <w:lang w:eastAsia="zh-TW"/>
        </w:rPr>
        <w:t>to support simultaneous reception</w:t>
      </w:r>
      <w:r w:rsidR="00E44E4E" w:rsidRPr="00B21C8F">
        <w:rPr>
          <w:sz w:val="22"/>
          <w:lang w:eastAsia="zh-TW"/>
        </w:rPr>
        <w:t>s</w:t>
      </w:r>
      <w:r w:rsidRPr="00B21C8F">
        <w:rPr>
          <w:sz w:val="22"/>
          <w:lang w:eastAsia="zh-TW"/>
        </w:rPr>
        <w:t xml:space="preserve"> of unicast and multicast </w:t>
      </w:r>
      <w:r w:rsidR="003F2CA6" w:rsidRPr="00B21C8F">
        <w:rPr>
          <w:sz w:val="22"/>
          <w:lang w:eastAsia="zh-TW"/>
        </w:rPr>
        <w:t>PDCCH</w:t>
      </w:r>
      <w:r w:rsidR="00A647A2" w:rsidRPr="00B21C8F">
        <w:rPr>
          <w:sz w:val="22"/>
          <w:lang w:eastAsia="zh-TW"/>
        </w:rPr>
        <w:t>s</w:t>
      </w:r>
      <w:r w:rsidR="003F2CA6" w:rsidRPr="00B21C8F">
        <w:rPr>
          <w:sz w:val="22"/>
          <w:lang w:eastAsia="zh-TW"/>
        </w:rPr>
        <w:t>/</w:t>
      </w:r>
      <w:r w:rsidR="001D2759" w:rsidRPr="00B21C8F">
        <w:rPr>
          <w:sz w:val="22"/>
          <w:lang w:eastAsia="zh-TW"/>
        </w:rPr>
        <w:t>PDSCH</w:t>
      </w:r>
      <w:r w:rsidR="00A647A2" w:rsidRPr="00B21C8F">
        <w:rPr>
          <w:sz w:val="22"/>
          <w:lang w:eastAsia="zh-TW"/>
        </w:rPr>
        <w:t>s</w:t>
      </w:r>
      <w:r w:rsidR="001D2759" w:rsidRPr="00B21C8F">
        <w:rPr>
          <w:sz w:val="22"/>
          <w:lang w:eastAsia="zh-TW"/>
        </w:rPr>
        <w:t xml:space="preserve"> </w:t>
      </w:r>
      <w:r w:rsidRPr="00B21C8F">
        <w:rPr>
          <w:sz w:val="22"/>
          <w:lang w:eastAsia="zh-TW"/>
        </w:rPr>
        <w:t>in the same slot</w:t>
      </w:r>
      <w:r w:rsidR="00E23782" w:rsidRPr="00B21C8F">
        <w:rPr>
          <w:sz w:val="22"/>
          <w:lang w:eastAsia="zh-TW"/>
        </w:rPr>
        <w:t xml:space="preserve">. </w:t>
      </w:r>
      <w:r w:rsidR="002031CF" w:rsidRPr="00B21C8F">
        <w:rPr>
          <w:sz w:val="22"/>
          <w:lang w:eastAsia="zh-TW"/>
        </w:rPr>
        <w:t xml:space="preserve">Also, it </w:t>
      </w:r>
      <w:r w:rsidR="00854169" w:rsidRPr="00B21C8F">
        <w:rPr>
          <w:sz w:val="22"/>
          <w:lang w:eastAsia="zh-TW"/>
        </w:rPr>
        <w:t>was</w:t>
      </w:r>
      <w:r w:rsidR="002031CF" w:rsidRPr="00B21C8F">
        <w:rPr>
          <w:sz w:val="22"/>
          <w:lang w:eastAsia="zh-TW"/>
        </w:rPr>
        <w:t xml:space="preserve"> agreed that the </w:t>
      </w:r>
      <w:r w:rsidR="00415398" w:rsidRPr="00B21C8F">
        <w:rPr>
          <w:sz w:val="22"/>
          <w:lang w:eastAsia="zh-TW"/>
        </w:rPr>
        <w:t xml:space="preserve">common frequency resource for multicast of RRC_CONNECTED UEs includes one PDCCH-config and one PDSCH-config separate from the PDCCH-config and PDSCH-config of the dedicated unicast BWP. </w:t>
      </w:r>
    </w:p>
    <w:p w14:paraId="5C063DFE" w14:textId="13333156" w:rsidR="002031CF" w:rsidRPr="00B21C8F" w:rsidRDefault="00A4282D" w:rsidP="00531051">
      <w:pPr>
        <w:spacing w:afterLines="50" w:after="120" w:line="360" w:lineRule="auto"/>
        <w:ind w:firstLine="284"/>
        <w:jc w:val="both"/>
        <w:rPr>
          <w:sz w:val="22"/>
          <w:lang w:eastAsia="zh-TW"/>
        </w:rPr>
      </w:pPr>
      <w:r w:rsidRPr="00B21C8F">
        <w:rPr>
          <w:sz w:val="22"/>
          <w:lang w:eastAsia="zh-TW"/>
        </w:rPr>
        <w:t xml:space="preserve">For simplicity, </w:t>
      </w:r>
      <w:r w:rsidR="004229E6" w:rsidRPr="00B21C8F">
        <w:rPr>
          <w:sz w:val="22"/>
          <w:lang w:eastAsia="zh-TW"/>
        </w:rPr>
        <w:t xml:space="preserve">here </w:t>
      </w:r>
      <w:r w:rsidR="00DE7C7A" w:rsidRPr="00B21C8F">
        <w:rPr>
          <w:sz w:val="22"/>
          <w:lang w:eastAsia="zh-TW"/>
        </w:rPr>
        <w:t xml:space="preserve">we denote a dedicated unicast BWP in which a common frequency resource is </w:t>
      </w:r>
      <w:r w:rsidR="00E47E22" w:rsidRPr="00B21C8F">
        <w:rPr>
          <w:sz w:val="22"/>
          <w:lang w:eastAsia="zh-TW"/>
        </w:rPr>
        <w:t>configured/</w:t>
      </w:r>
      <w:r w:rsidR="002E4B5B" w:rsidRPr="00B21C8F">
        <w:rPr>
          <w:sz w:val="22"/>
          <w:lang w:eastAsia="zh-TW"/>
        </w:rPr>
        <w:t>confined</w:t>
      </w:r>
      <w:r w:rsidR="00DE7C7A" w:rsidRPr="00B21C8F">
        <w:rPr>
          <w:sz w:val="22"/>
          <w:lang w:eastAsia="zh-TW"/>
        </w:rPr>
        <w:t xml:space="preserve"> and in which a UE is capable of receiving multicast PDCCHs/PDSCHs as an </w:t>
      </w:r>
      <w:r w:rsidRPr="00B21C8F">
        <w:rPr>
          <w:sz w:val="22"/>
          <w:lang w:eastAsia="zh-TW"/>
        </w:rPr>
        <w:t>“</w:t>
      </w:r>
      <w:r w:rsidR="00DE7C7A" w:rsidRPr="00B21C8F">
        <w:rPr>
          <w:sz w:val="22"/>
          <w:lang w:eastAsia="zh-TW"/>
        </w:rPr>
        <w:t>MBS-capable BWP</w:t>
      </w:r>
      <w:r w:rsidRPr="00B21C8F">
        <w:rPr>
          <w:sz w:val="22"/>
          <w:lang w:eastAsia="zh-TW"/>
        </w:rPr>
        <w:t>”</w:t>
      </w:r>
      <w:r w:rsidR="00DE7C7A" w:rsidRPr="00B21C8F">
        <w:rPr>
          <w:sz w:val="22"/>
          <w:lang w:eastAsia="zh-TW"/>
        </w:rPr>
        <w:t xml:space="preserve">. </w:t>
      </w:r>
      <w:r w:rsidR="00E54B01" w:rsidRPr="00B21C8F">
        <w:rPr>
          <w:sz w:val="22"/>
          <w:lang w:eastAsia="zh-TW"/>
        </w:rPr>
        <w:t xml:space="preserve">On the other hand, </w:t>
      </w:r>
      <w:r w:rsidR="006564D3" w:rsidRPr="00B21C8F">
        <w:rPr>
          <w:sz w:val="22"/>
          <w:lang w:eastAsia="zh-TW"/>
        </w:rPr>
        <w:t xml:space="preserve">we denote </w:t>
      </w:r>
      <w:r w:rsidR="006E23FE" w:rsidRPr="00B21C8F">
        <w:rPr>
          <w:sz w:val="22"/>
          <w:lang w:eastAsia="zh-TW"/>
        </w:rPr>
        <w:t xml:space="preserve">a </w:t>
      </w:r>
      <w:r w:rsidR="006564D3" w:rsidRPr="00B21C8F">
        <w:rPr>
          <w:sz w:val="22"/>
          <w:lang w:eastAsia="zh-TW"/>
        </w:rPr>
        <w:t xml:space="preserve">dedicated unicast BWP </w:t>
      </w:r>
      <w:r w:rsidR="002911F9" w:rsidRPr="00B21C8F">
        <w:rPr>
          <w:sz w:val="22"/>
          <w:lang w:eastAsia="zh-TW"/>
        </w:rPr>
        <w:t xml:space="preserve">which does not </w:t>
      </w:r>
      <w:r w:rsidR="002D06EC" w:rsidRPr="00B21C8F">
        <w:rPr>
          <w:sz w:val="22"/>
          <w:lang w:eastAsia="zh-TW"/>
        </w:rPr>
        <w:t>contain</w:t>
      </w:r>
      <w:r w:rsidR="002911F9" w:rsidRPr="00B21C8F">
        <w:rPr>
          <w:sz w:val="22"/>
          <w:lang w:eastAsia="zh-TW"/>
        </w:rPr>
        <w:t xml:space="preserve"> a common frequency resource</w:t>
      </w:r>
      <w:r w:rsidR="006E23FE" w:rsidRPr="00B21C8F">
        <w:rPr>
          <w:sz w:val="22"/>
          <w:lang w:eastAsia="zh-TW"/>
        </w:rPr>
        <w:t xml:space="preserve"> or in which a UE is incapable of receiving multicast PDCCHs/PDSCHs as an “MBS-incapable BWP”. </w:t>
      </w:r>
    </w:p>
    <w:p w14:paraId="06677FEB" w14:textId="78F0B8DF" w:rsidR="00F0573D" w:rsidRPr="00B21C8F" w:rsidRDefault="00F916B5" w:rsidP="00531051">
      <w:pPr>
        <w:spacing w:afterLines="50" w:after="120" w:line="360" w:lineRule="auto"/>
        <w:ind w:firstLine="284"/>
        <w:jc w:val="both"/>
        <w:rPr>
          <w:sz w:val="22"/>
          <w:lang w:eastAsia="zh-TW"/>
        </w:rPr>
      </w:pPr>
      <w:r w:rsidRPr="00B21C8F">
        <w:rPr>
          <w:sz w:val="22"/>
          <w:lang w:eastAsia="zh-TW"/>
        </w:rPr>
        <w:t>A</w:t>
      </w:r>
      <w:r w:rsidR="00F0573D" w:rsidRPr="00B21C8F">
        <w:rPr>
          <w:sz w:val="22"/>
          <w:lang w:eastAsia="zh-TW"/>
        </w:rPr>
        <w:t xml:space="preserve"> UE </w:t>
      </w:r>
      <w:r w:rsidRPr="00B21C8F">
        <w:rPr>
          <w:sz w:val="22"/>
          <w:lang w:eastAsia="zh-TW"/>
        </w:rPr>
        <w:t xml:space="preserve">may be </w:t>
      </w:r>
      <w:r w:rsidR="00F0573D" w:rsidRPr="00B21C8F">
        <w:rPr>
          <w:sz w:val="22"/>
          <w:lang w:eastAsia="zh-TW"/>
        </w:rPr>
        <w:t>configured with an MBS-capable BWP</w:t>
      </w:r>
      <w:r w:rsidRPr="00B21C8F">
        <w:rPr>
          <w:sz w:val="22"/>
          <w:lang w:eastAsia="zh-TW"/>
        </w:rPr>
        <w:t xml:space="preserve"> and an MBS-incapable BWP simultaneously. </w:t>
      </w:r>
      <w:r w:rsidR="0059784D" w:rsidRPr="00B21C8F">
        <w:rPr>
          <w:sz w:val="22"/>
          <w:lang w:eastAsia="zh-TW"/>
        </w:rPr>
        <w:t xml:space="preserve">If active BWP </w:t>
      </w:r>
      <w:r w:rsidR="004158A4" w:rsidRPr="00B21C8F">
        <w:rPr>
          <w:sz w:val="22"/>
          <w:lang w:eastAsia="zh-TW"/>
        </w:rPr>
        <w:t xml:space="preserve">is the MBS-capable BWP, the UE </w:t>
      </w:r>
      <w:r w:rsidR="00C47D8F" w:rsidRPr="00B21C8F">
        <w:rPr>
          <w:sz w:val="22"/>
          <w:lang w:eastAsia="zh-TW"/>
        </w:rPr>
        <w:t>is</w:t>
      </w:r>
      <w:r w:rsidR="004158A4" w:rsidRPr="00B21C8F">
        <w:rPr>
          <w:sz w:val="22"/>
          <w:lang w:eastAsia="zh-TW"/>
        </w:rPr>
        <w:t xml:space="preserve"> able to receive multicast PDCCHs/PDSCHs. </w:t>
      </w:r>
      <w:r w:rsidR="00564037">
        <w:rPr>
          <w:sz w:val="22"/>
          <w:lang w:eastAsia="zh-TW"/>
        </w:rPr>
        <w:t>However, if at a moment the</w:t>
      </w:r>
      <w:r w:rsidR="00F63686" w:rsidRPr="00B21C8F">
        <w:rPr>
          <w:sz w:val="22"/>
          <w:lang w:eastAsia="zh-TW"/>
        </w:rPr>
        <w:t xml:space="preserve"> active BWP</w:t>
      </w:r>
      <w:r w:rsidR="00E928F3" w:rsidRPr="00B21C8F">
        <w:rPr>
          <w:sz w:val="22"/>
          <w:lang w:eastAsia="zh-TW"/>
        </w:rPr>
        <w:t xml:space="preserve"> is swi</w:t>
      </w:r>
      <w:r w:rsidR="003B6D93" w:rsidRPr="00B21C8F">
        <w:rPr>
          <w:sz w:val="22"/>
          <w:lang w:eastAsia="zh-TW"/>
        </w:rPr>
        <w:t>tched to the MBS-incapable BWP, the UE is not able to receive the multicast PDCCHs/PDSCHs</w:t>
      </w:r>
      <w:r w:rsidR="00212DDA" w:rsidRPr="00B21C8F">
        <w:rPr>
          <w:sz w:val="22"/>
          <w:lang w:eastAsia="zh-TW"/>
        </w:rPr>
        <w:t xml:space="preserve">. </w:t>
      </w:r>
      <w:r w:rsidR="009D2775" w:rsidRPr="00B21C8F">
        <w:rPr>
          <w:sz w:val="22"/>
          <w:lang w:eastAsia="zh-TW"/>
        </w:rPr>
        <w:t>In this case, it needs some stud</w:t>
      </w:r>
      <w:r w:rsidR="00D250CD" w:rsidRPr="00B21C8F">
        <w:rPr>
          <w:sz w:val="22"/>
          <w:lang w:eastAsia="zh-TW"/>
        </w:rPr>
        <w:t xml:space="preserve">ies on </w:t>
      </w:r>
      <w:r w:rsidR="009D2775" w:rsidRPr="00B21C8F">
        <w:rPr>
          <w:sz w:val="22"/>
          <w:lang w:eastAsia="zh-TW"/>
        </w:rPr>
        <w:t>how to resume multicast PDCCH/PDSCH reception</w:t>
      </w:r>
      <w:r w:rsidR="00D06EA1" w:rsidRPr="00B21C8F">
        <w:rPr>
          <w:sz w:val="22"/>
          <w:lang w:eastAsia="zh-TW"/>
        </w:rPr>
        <w:t>s</w:t>
      </w:r>
      <w:r w:rsidR="00DC3520">
        <w:rPr>
          <w:sz w:val="22"/>
          <w:lang w:eastAsia="zh-TW"/>
        </w:rPr>
        <w:t xml:space="preserve">, e.g. </w:t>
      </w:r>
      <w:r w:rsidR="003C2804">
        <w:rPr>
          <w:sz w:val="22"/>
          <w:lang w:eastAsia="zh-TW"/>
        </w:rPr>
        <w:t xml:space="preserve">the may </w:t>
      </w:r>
      <w:r w:rsidR="00F87877">
        <w:rPr>
          <w:sz w:val="22"/>
          <w:lang w:eastAsia="zh-TW"/>
        </w:rPr>
        <w:t xml:space="preserve">automatically </w:t>
      </w:r>
      <w:r w:rsidR="00DC3520">
        <w:rPr>
          <w:sz w:val="22"/>
          <w:lang w:eastAsia="zh-TW"/>
        </w:rPr>
        <w:t>switch</w:t>
      </w:r>
      <w:r w:rsidR="0080720E">
        <w:rPr>
          <w:sz w:val="22"/>
          <w:lang w:eastAsia="zh-TW"/>
        </w:rPr>
        <w:t>es</w:t>
      </w:r>
      <w:r w:rsidR="00DC3520">
        <w:rPr>
          <w:sz w:val="22"/>
          <w:lang w:eastAsia="zh-TW"/>
        </w:rPr>
        <w:t xml:space="preserve"> back to the MBS-capable BWP</w:t>
      </w:r>
      <w:r w:rsidR="00F87877">
        <w:rPr>
          <w:sz w:val="22"/>
          <w:lang w:eastAsia="zh-TW"/>
        </w:rPr>
        <w:t xml:space="preserve"> after a certain time duration</w:t>
      </w:r>
      <w:r w:rsidR="007976E6">
        <w:rPr>
          <w:sz w:val="22"/>
          <w:lang w:eastAsia="zh-TW"/>
        </w:rPr>
        <w:t xml:space="preserve"> for multicast PDCCH/PDSCH receptions</w:t>
      </w:r>
      <w:r w:rsidR="00DC3520">
        <w:rPr>
          <w:sz w:val="22"/>
          <w:lang w:eastAsia="zh-TW"/>
        </w:rPr>
        <w:t xml:space="preserve">. </w:t>
      </w:r>
    </w:p>
    <w:p w14:paraId="112DC74A" w14:textId="59CE1809" w:rsidR="00273789" w:rsidRPr="00B21C8F" w:rsidRDefault="00273789" w:rsidP="00531051">
      <w:pPr>
        <w:spacing w:afterLines="50" w:after="120" w:line="360" w:lineRule="auto"/>
        <w:jc w:val="both"/>
        <w:rPr>
          <w:b/>
          <w:sz w:val="22"/>
          <w:szCs w:val="22"/>
          <w:lang w:eastAsia="zh-TW"/>
        </w:rPr>
      </w:pPr>
      <w:r w:rsidRPr="00B21C8F">
        <w:rPr>
          <w:b/>
          <w:sz w:val="22"/>
          <w:szCs w:val="22"/>
          <w:lang w:eastAsia="zh-TW"/>
        </w:rPr>
        <w:lastRenderedPageBreak/>
        <w:t>Observation</w:t>
      </w:r>
      <w:r w:rsidRPr="00B21C8F">
        <w:rPr>
          <w:rFonts w:hint="eastAsia"/>
          <w:b/>
          <w:sz w:val="22"/>
          <w:szCs w:val="22"/>
          <w:lang w:eastAsia="zh-TW"/>
        </w:rPr>
        <w:t xml:space="preserve"> </w:t>
      </w:r>
      <w:r w:rsidR="00302D07">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w:t>
      </w:r>
      <w:r w:rsidR="00B7093E" w:rsidRPr="00B21C8F">
        <w:rPr>
          <w:b/>
          <w:sz w:val="22"/>
          <w:szCs w:val="22"/>
          <w:lang w:eastAsia="zh-TW"/>
        </w:rPr>
        <w:t xml:space="preserve">switched to </w:t>
      </w:r>
      <w:r w:rsidRPr="00B21C8F">
        <w:rPr>
          <w:b/>
          <w:sz w:val="22"/>
          <w:szCs w:val="22"/>
          <w:lang w:eastAsia="zh-TW"/>
        </w:rPr>
        <w:t xml:space="preserve">an MBS-incapable BWP. </w:t>
      </w:r>
    </w:p>
    <w:p w14:paraId="3807D515" w14:textId="25EE3943" w:rsidR="005511B7" w:rsidRDefault="005511B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302D07">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If a UE’s active BWP is switched from an MBS-capable BWP to an MBS-incapable BWP, </w:t>
      </w:r>
      <w:r w:rsidR="00C6674E" w:rsidRPr="00B21C8F">
        <w:rPr>
          <w:b/>
          <w:sz w:val="22"/>
          <w:szCs w:val="22"/>
          <w:lang w:eastAsia="zh-TW"/>
        </w:rPr>
        <w:t xml:space="preserve">it needs some studies </w:t>
      </w:r>
      <w:r w:rsidRPr="00B21C8F">
        <w:rPr>
          <w:b/>
          <w:sz w:val="22"/>
          <w:szCs w:val="22"/>
          <w:lang w:eastAsia="zh-TW"/>
        </w:rPr>
        <w:t>for the UE to resume multicast PDCCH/PDSCH receptions</w:t>
      </w:r>
      <w:r w:rsidR="00E46713">
        <w:rPr>
          <w:b/>
          <w:sz w:val="22"/>
          <w:szCs w:val="22"/>
          <w:lang w:eastAsia="zh-TW"/>
        </w:rPr>
        <w:t xml:space="preserve">, </w:t>
      </w:r>
      <w:r w:rsidR="008F15F2">
        <w:rPr>
          <w:b/>
          <w:sz w:val="22"/>
          <w:szCs w:val="22"/>
          <w:lang w:eastAsia="zh-TW"/>
        </w:rPr>
        <w:t xml:space="preserve">e.g. the UE </w:t>
      </w:r>
      <w:r w:rsidR="00E46713" w:rsidRPr="00E46713">
        <w:rPr>
          <w:b/>
          <w:sz w:val="22"/>
          <w:szCs w:val="22"/>
          <w:lang w:eastAsia="zh-TW"/>
        </w:rPr>
        <w:t>automatically switch</w:t>
      </w:r>
      <w:r w:rsidR="008F15F2">
        <w:rPr>
          <w:b/>
          <w:sz w:val="22"/>
          <w:szCs w:val="22"/>
          <w:lang w:eastAsia="zh-TW"/>
        </w:rPr>
        <w:t>es</w:t>
      </w:r>
      <w:r w:rsidR="00E46713" w:rsidRPr="00E46713">
        <w:rPr>
          <w:b/>
          <w:sz w:val="22"/>
          <w:szCs w:val="22"/>
          <w:lang w:eastAsia="zh-TW"/>
        </w:rPr>
        <w:t xml:space="preserve"> back to the MBS-capable BWP after a certain time duration</w:t>
      </w:r>
      <w:r w:rsidRPr="00B21C8F">
        <w:rPr>
          <w:b/>
          <w:sz w:val="22"/>
          <w:szCs w:val="22"/>
          <w:lang w:eastAsia="zh-TW"/>
        </w:rPr>
        <w:t xml:space="preserve">.  </w:t>
      </w:r>
    </w:p>
    <w:p w14:paraId="7EA145BF" w14:textId="77777777" w:rsidR="00714670" w:rsidRDefault="00714670" w:rsidP="00531051">
      <w:pPr>
        <w:spacing w:afterLines="50" w:after="120" w:line="360" w:lineRule="auto"/>
        <w:jc w:val="both"/>
        <w:rPr>
          <w:b/>
          <w:sz w:val="22"/>
          <w:szCs w:val="22"/>
          <w:lang w:eastAsia="zh-TW"/>
        </w:rPr>
      </w:pPr>
    </w:p>
    <w:p w14:paraId="4179BAF0" w14:textId="12FD9977" w:rsidR="004C11EE" w:rsidRPr="00B21C8F" w:rsidRDefault="004C11EE" w:rsidP="004C11EE">
      <w:pPr>
        <w:pStyle w:val="2"/>
        <w:spacing w:before="0" w:afterLines="50" w:after="120" w:line="360" w:lineRule="auto"/>
        <w:ind w:left="567" w:hanging="566"/>
        <w:jc w:val="both"/>
        <w:rPr>
          <w:b/>
          <w:sz w:val="28"/>
          <w:lang w:eastAsia="zh-TW"/>
        </w:rPr>
      </w:pPr>
      <w:r>
        <w:rPr>
          <w:b/>
          <w:sz w:val="28"/>
          <w:lang w:eastAsia="zh-TW"/>
        </w:rPr>
        <w:t>2-2</w:t>
      </w:r>
      <w:r w:rsidRPr="00B21C8F">
        <w:rPr>
          <w:b/>
          <w:sz w:val="28"/>
          <w:lang w:eastAsia="zh-TW"/>
        </w:rPr>
        <w:t xml:space="preserve">. </w:t>
      </w:r>
      <w:r>
        <w:rPr>
          <w:b/>
          <w:sz w:val="28"/>
          <w:lang w:eastAsia="zh-TW"/>
        </w:rPr>
        <w:t>CFR sharing between BWPs</w:t>
      </w:r>
    </w:p>
    <w:p w14:paraId="503E9486" w14:textId="2EA2A8E4" w:rsidR="00CB6D05" w:rsidRDefault="005A3CDD" w:rsidP="00531051">
      <w:pPr>
        <w:spacing w:afterLines="50" w:after="120" w:line="360" w:lineRule="auto"/>
        <w:jc w:val="both"/>
        <w:rPr>
          <w:sz w:val="22"/>
          <w:szCs w:val="22"/>
          <w:lang w:eastAsia="zh-TW"/>
        </w:rPr>
      </w:pPr>
      <w:r>
        <w:rPr>
          <w:sz w:val="22"/>
          <w:szCs w:val="22"/>
          <w:lang w:eastAsia="zh-TW"/>
        </w:rPr>
        <w:tab/>
        <w:t>Based on the current agreements</w:t>
      </w:r>
      <w:r w:rsidR="002A31E2">
        <w:rPr>
          <w:sz w:val="22"/>
          <w:szCs w:val="22"/>
          <w:lang w:eastAsia="zh-TW"/>
        </w:rPr>
        <w:t xml:space="preserve">, the CFR is configured </w:t>
      </w:r>
      <w:r w:rsidR="00A649A5">
        <w:rPr>
          <w:sz w:val="22"/>
          <w:szCs w:val="22"/>
          <w:lang w:eastAsia="zh-TW"/>
        </w:rPr>
        <w:t xml:space="preserve">within a UE’s dedicated BWP for multicast receptions. Consider the scenario that a UE has two dedicated BWPs (e.g. BWP 1 and BWP 2) where one of the two BWPs (e.g. BWP 1) is configured with a CFR. If the UE’s active BWP is BWP 1, the UE is able to receive multicast PDCCH/PDSCH in the CFR in BWP 1. However, if the frequency resource of BWP 2 also fully covers the CFR, the UE </w:t>
      </w:r>
      <w:r w:rsidR="007538C9">
        <w:rPr>
          <w:sz w:val="22"/>
          <w:szCs w:val="22"/>
          <w:lang w:eastAsia="zh-TW"/>
        </w:rPr>
        <w:t>is una</w:t>
      </w:r>
      <w:r w:rsidR="00A649A5">
        <w:rPr>
          <w:sz w:val="22"/>
          <w:szCs w:val="22"/>
          <w:lang w:eastAsia="zh-TW"/>
        </w:rPr>
        <w:t>ble to receive multicast PDCCH/PDSCH in the CFR in BWP 2</w:t>
      </w:r>
      <w:r w:rsidR="00B62BFF">
        <w:rPr>
          <w:sz w:val="22"/>
          <w:szCs w:val="22"/>
          <w:lang w:eastAsia="zh-TW"/>
        </w:rPr>
        <w:t xml:space="preserve">, which limits the multicast </w:t>
      </w:r>
      <w:r w:rsidR="000A34E8">
        <w:rPr>
          <w:sz w:val="22"/>
          <w:szCs w:val="22"/>
          <w:lang w:eastAsia="zh-TW"/>
        </w:rPr>
        <w:t>capabilities/</w:t>
      </w:r>
      <w:r w:rsidR="00B62BFF">
        <w:rPr>
          <w:sz w:val="22"/>
          <w:szCs w:val="22"/>
          <w:lang w:eastAsia="zh-TW"/>
        </w:rPr>
        <w:t xml:space="preserve">throughputs for the UE. </w:t>
      </w:r>
      <w:r w:rsidR="003D1EE3">
        <w:rPr>
          <w:sz w:val="22"/>
          <w:szCs w:val="22"/>
          <w:lang w:eastAsia="zh-TW"/>
        </w:rPr>
        <w:t xml:space="preserve">The design of the configuration of a CFR can be further studied or some mechanisms can be specified to better improve the multicast scheduling capability. </w:t>
      </w:r>
    </w:p>
    <w:p w14:paraId="4C975ADC" w14:textId="4083196F" w:rsidR="00676D47" w:rsidRDefault="00676D47" w:rsidP="00531051">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2</w:t>
      </w:r>
      <w:r w:rsidRPr="00B21C8F">
        <w:rPr>
          <w:rFonts w:hint="eastAsia"/>
          <w:b/>
          <w:sz w:val="22"/>
          <w:szCs w:val="22"/>
          <w:lang w:eastAsia="zh-TW"/>
        </w:rPr>
        <w:t xml:space="preserve">: </w:t>
      </w:r>
      <w:r>
        <w:rPr>
          <w:b/>
          <w:sz w:val="22"/>
          <w:szCs w:val="22"/>
          <w:lang w:eastAsia="zh-TW"/>
        </w:rPr>
        <w:t>CFR sharing mechanisms should be further studied</w:t>
      </w:r>
      <w:r w:rsidR="00164899">
        <w:rPr>
          <w:b/>
          <w:sz w:val="22"/>
          <w:szCs w:val="22"/>
          <w:lang w:eastAsia="zh-TW"/>
        </w:rPr>
        <w:t xml:space="preserve"> to improve the multicast scheduling capability</w:t>
      </w:r>
      <w:r w:rsidRPr="00B21C8F">
        <w:rPr>
          <w:b/>
          <w:sz w:val="22"/>
          <w:szCs w:val="22"/>
          <w:lang w:eastAsia="zh-TW"/>
        </w:rPr>
        <w:t xml:space="preserve">.  </w:t>
      </w:r>
    </w:p>
    <w:p w14:paraId="0B882BEF" w14:textId="77777777" w:rsidR="00676D47" w:rsidRPr="00676D47" w:rsidRDefault="00676D47" w:rsidP="00531051">
      <w:pPr>
        <w:spacing w:afterLines="50" w:after="120" w:line="360" w:lineRule="auto"/>
        <w:jc w:val="both"/>
        <w:rPr>
          <w:b/>
          <w:sz w:val="22"/>
          <w:szCs w:val="22"/>
          <w:lang w:eastAsia="zh-TW"/>
        </w:rPr>
      </w:pPr>
    </w:p>
    <w:p w14:paraId="06A100D8" w14:textId="7A573EA1" w:rsidR="00B226F6" w:rsidRPr="00B21C8F" w:rsidRDefault="004C11EE" w:rsidP="00B226F6">
      <w:pPr>
        <w:pStyle w:val="2"/>
        <w:spacing w:before="0" w:afterLines="50" w:after="120" w:line="360" w:lineRule="auto"/>
        <w:ind w:left="567" w:hanging="566"/>
        <w:jc w:val="both"/>
        <w:rPr>
          <w:b/>
          <w:sz w:val="28"/>
          <w:lang w:eastAsia="zh-TW"/>
        </w:rPr>
      </w:pPr>
      <w:r>
        <w:rPr>
          <w:b/>
          <w:sz w:val="28"/>
          <w:lang w:eastAsia="zh-TW"/>
        </w:rPr>
        <w:t>2-3</w:t>
      </w:r>
      <w:r w:rsidR="00B226F6" w:rsidRPr="00B21C8F">
        <w:rPr>
          <w:b/>
          <w:sz w:val="28"/>
          <w:lang w:eastAsia="zh-TW"/>
        </w:rPr>
        <w:t xml:space="preserve">. </w:t>
      </w:r>
      <w:r w:rsidR="00E4687A">
        <w:rPr>
          <w:b/>
          <w:sz w:val="28"/>
          <w:lang w:eastAsia="zh-TW"/>
        </w:rPr>
        <w:t>Semi-persistent scheduling (SPS) for multicast</w:t>
      </w:r>
      <w:r w:rsidR="00B226F6" w:rsidRPr="00B21C8F">
        <w:rPr>
          <w:b/>
          <w:sz w:val="28"/>
          <w:lang w:eastAsia="zh-TW"/>
        </w:rPr>
        <w:t xml:space="preserve"> </w:t>
      </w:r>
    </w:p>
    <w:p w14:paraId="6482024A" w14:textId="1E45C9E0" w:rsidR="00E4687A" w:rsidRDefault="000135EC" w:rsidP="000135EC">
      <w:pPr>
        <w:pStyle w:val="3"/>
        <w:jc w:val="both"/>
        <w:rPr>
          <w:b/>
          <w:lang w:eastAsia="zh-TW"/>
        </w:rPr>
      </w:pPr>
      <w:r w:rsidRPr="000135EC">
        <w:rPr>
          <w:rFonts w:hint="eastAsia"/>
          <w:b/>
          <w:lang w:eastAsia="zh-TW"/>
        </w:rPr>
        <w:t>2</w:t>
      </w:r>
      <w:r w:rsidR="004C11EE">
        <w:rPr>
          <w:b/>
          <w:lang w:eastAsia="zh-TW"/>
        </w:rPr>
        <w:t>-3</w:t>
      </w:r>
      <w:r>
        <w:rPr>
          <w:b/>
          <w:lang w:eastAsia="zh-TW"/>
        </w:rPr>
        <w:t>-</w:t>
      </w:r>
      <w:r w:rsidRPr="000135EC">
        <w:rPr>
          <w:b/>
          <w:lang w:eastAsia="zh-TW"/>
        </w:rPr>
        <w:t>1</w:t>
      </w:r>
      <w:r>
        <w:rPr>
          <w:b/>
          <w:lang w:eastAsia="zh-TW"/>
        </w:rPr>
        <w:t xml:space="preserve">. SPS handling when switching BWPs </w:t>
      </w:r>
    </w:p>
    <w:p w14:paraId="5B743FDF" w14:textId="77777777" w:rsidR="00197CDC" w:rsidRDefault="000135EC" w:rsidP="000135EC">
      <w:pPr>
        <w:spacing w:afterLines="50" w:after="120" w:line="360" w:lineRule="auto"/>
        <w:ind w:firstLine="284"/>
        <w:jc w:val="both"/>
        <w:rPr>
          <w:rFonts w:eastAsia="標楷體"/>
          <w:sz w:val="22"/>
          <w:szCs w:val="22"/>
        </w:rPr>
      </w:pPr>
      <w:r>
        <w:rPr>
          <w:sz w:val="22"/>
          <w:lang w:eastAsia="zh-TW"/>
        </w:rPr>
        <w:t xml:space="preserve">In NR Rel-15/16, </w:t>
      </w:r>
      <w:r w:rsidR="0077101E">
        <w:rPr>
          <w:sz w:val="22"/>
          <w:lang w:eastAsia="zh-TW"/>
        </w:rPr>
        <w:t xml:space="preserve">an SPS configuration is configured per BWP </w:t>
      </w:r>
      <w:r w:rsidR="0077101E" w:rsidRPr="007460A3">
        <w:rPr>
          <w:rFonts w:eastAsia="標楷體"/>
          <w:sz w:val="22"/>
          <w:szCs w:val="22"/>
        </w:rPr>
        <w:t>(</w:t>
      </w:r>
      <w:r w:rsidR="0077101E">
        <w:rPr>
          <w:rFonts w:eastAsia="標楷體"/>
          <w:sz w:val="22"/>
          <w:szCs w:val="22"/>
        </w:rPr>
        <w:t xml:space="preserve">as </w:t>
      </w:r>
      <w:r w:rsidR="0077101E" w:rsidRPr="007460A3">
        <w:rPr>
          <w:rFonts w:eastAsia="標楷體"/>
          <w:sz w:val="22"/>
          <w:szCs w:val="22"/>
        </w:rPr>
        <w:t xml:space="preserve">in </w:t>
      </w:r>
      <w:r w:rsidR="0077101E" w:rsidRPr="0077101E">
        <w:rPr>
          <w:rFonts w:eastAsia="標楷體"/>
          <w:i/>
          <w:sz w:val="22"/>
          <w:szCs w:val="22"/>
        </w:rPr>
        <w:t>BWP-DownlinkDedicated</w:t>
      </w:r>
      <w:r w:rsidR="0077101E" w:rsidRPr="007460A3">
        <w:rPr>
          <w:rFonts w:eastAsia="標楷體"/>
          <w:sz w:val="22"/>
          <w:szCs w:val="22"/>
        </w:rPr>
        <w:t xml:space="preserve"> RRC IE for a BWP)</w:t>
      </w:r>
      <w:r w:rsidR="0077101E">
        <w:rPr>
          <w:sz w:val="22"/>
          <w:lang w:eastAsia="zh-TW"/>
        </w:rPr>
        <w:t xml:space="preserve">. </w:t>
      </w:r>
      <w:r w:rsidR="00267BD3" w:rsidRPr="007460A3">
        <w:rPr>
          <w:rFonts w:eastAsia="標楷體"/>
          <w:sz w:val="22"/>
          <w:szCs w:val="22"/>
        </w:rPr>
        <w:t>When a UE’</w:t>
      </w:r>
      <w:r w:rsidR="001E7300">
        <w:rPr>
          <w:rFonts w:eastAsia="標楷體"/>
          <w:sz w:val="22"/>
          <w:szCs w:val="22"/>
        </w:rPr>
        <w:t xml:space="preserve">s active BWP is switched from </w:t>
      </w:r>
      <w:r w:rsidR="00267BD3" w:rsidRPr="007460A3">
        <w:rPr>
          <w:rFonts w:eastAsia="標楷體"/>
          <w:sz w:val="22"/>
          <w:szCs w:val="22"/>
        </w:rPr>
        <w:t xml:space="preserve">BWP </w:t>
      </w:r>
      <w:r w:rsidR="001E7300">
        <w:rPr>
          <w:rFonts w:eastAsia="標楷體"/>
          <w:sz w:val="22"/>
          <w:szCs w:val="22"/>
        </w:rPr>
        <w:t xml:space="preserve">1 </w:t>
      </w:r>
      <w:r w:rsidR="00267BD3" w:rsidRPr="007460A3">
        <w:rPr>
          <w:rFonts w:eastAsia="標楷體"/>
          <w:sz w:val="22"/>
          <w:szCs w:val="22"/>
        </w:rPr>
        <w:t>to BWP</w:t>
      </w:r>
      <w:r w:rsidR="001E7300">
        <w:rPr>
          <w:rFonts w:eastAsia="標楷體"/>
          <w:sz w:val="22"/>
          <w:szCs w:val="22"/>
        </w:rPr>
        <w:t xml:space="preserve"> 2</w:t>
      </w:r>
      <w:r w:rsidR="00267BD3" w:rsidRPr="007460A3">
        <w:rPr>
          <w:rFonts w:eastAsia="標楷體"/>
          <w:sz w:val="22"/>
          <w:szCs w:val="22"/>
        </w:rPr>
        <w:t xml:space="preserve">, any activated SPS </w:t>
      </w:r>
      <w:r w:rsidR="00267BD3">
        <w:rPr>
          <w:rFonts w:eastAsia="標楷體"/>
          <w:sz w:val="22"/>
          <w:szCs w:val="22"/>
        </w:rPr>
        <w:t xml:space="preserve">configuration </w:t>
      </w:r>
      <w:r w:rsidR="00267BD3" w:rsidRPr="007460A3">
        <w:rPr>
          <w:rFonts w:eastAsia="標楷體"/>
          <w:sz w:val="22"/>
          <w:szCs w:val="22"/>
        </w:rPr>
        <w:t xml:space="preserve">on BWP </w:t>
      </w:r>
      <w:r w:rsidR="001E7300">
        <w:rPr>
          <w:rFonts w:eastAsia="標楷體"/>
          <w:sz w:val="22"/>
          <w:szCs w:val="22"/>
        </w:rPr>
        <w:t xml:space="preserve">1 </w:t>
      </w:r>
      <w:r w:rsidR="00267BD3" w:rsidRPr="007460A3">
        <w:rPr>
          <w:rFonts w:eastAsia="標楷體"/>
          <w:sz w:val="22"/>
          <w:szCs w:val="22"/>
        </w:rPr>
        <w:t xml:space="preserve">would be terminated (no matter whether BWP </w:t>
      </w:r>
      <w:r w:rsidR="001E7300">
        <w:rPr>
          <w:rFonts w:eastAsia="標楷體"/>
          <w:sz w:val="22"/>
          <w:szCs w:val="22"/>
        </w:rPr>
        <w:t xml:space="preserve">2 </w:t>
      </w:r>
      <w:r w:rsidR="00267BD3" w:rsidRPr="007460A3">
        <w:rPr>
          <w:rFonts w:eastAsia="標楷體"/>
          <w:sz w:val="22"/>
          <w:szCs w:val="22"/>
        </w:rPr>
        <w:t xml:space="preserve">comprises frequency resources of the </w:t>
      </w:r>
      <w:r w:rsidR="00BE1C33">
        <w:rPr>
          <w:rFonts w:eastAsia="標楷體"/>
          <w:sz w:val="22"/>
          <w:szCs w:val="22"/>
        </w:rPr>
        <w:t xml:space="preserve">activated </w:t>
      </w:r>
      <w:r w:rsidR="00267BD3" w:rsidRPr="007460A3">
        <w:rPr>
          <w:rFonts w:eastAsia="標楷體"/>
          <w:sz w:val="22"/>
          <w:szCs w:val="22"/>
        </w:rPr>
        <w:t>SPS or not)</w:t>
      </w:r>
      <w:r w:rsidR="00BE1C33">
        <w:rPr>
          <w:rFonts w:eastAsia="標楷體"/>
          <w:sz w:val="22"/>
          <w:szCs w:val="22"/>
        </w:rPr>
        <w:t xml:space="preserve">, which is specified in 38.321. </w:t>
      </w:r>
    </w:p>
    <w:p w14:paraId="52F3EBEB" w14:textId="5330B3EC" w:rsidR="000135EC" w:rsidRDefault="00197CDC" w:rsidP="000135EC">
      <w:pPr>
        <w:spacing w:afterLines="50" w:after="120" w:line="360" w:lineRule="auto"/>
        <w:ind w:firstLine="284"/>
        <w:jc w:val="both"/>
        <w:rPr>
          <w:rFonts w:eastAsia="標楷體"/>
          <w:sz w:val="22"/>
          <w:szCs w:val="22"/>
        </w:rPr>
      </w:pPr>
      <w:r>
        <w:rPr>
          <w:rFonts w:eastAsia="標楷體"/>
          <w:sz w:val="22"/>
          <w:szCs w:val="22"/>
        </w:rPr>
        <w:t xml:space="preserve">This situation can be improved for the multicast reception scenario. When BWP 1 and BWP 2 both fully covers a CFR and if the CFR can be shared between the two BWPs (based on some mechanisms), the SPS multicast PDSCH receptions which are activated on BWP 1 may not be interrupted if the UE’s active BWP is switched to BWP 2. </w:t>
      </w:r>
      <w:r w:rsidR="004E0E6F">
        <w:rPr>
          <w:rFonts w:eastAsia="標楷體"/>
          <w:sz w:val="22"/>
          <w:szCs w:val="22"/>
        </w:rPr>
        <w:t xml:space="preserve">In this case, no (re-)activation PDCCH is needed on BWP 2 to resume the SPS multicast PDSCH receptions. </w:t>
      </w:r>
    </w:p>
    <w:p w14:paraId="01DFB1CE" w14:textId="4A02B9EF" w:rsidR="005141FA" w:rsidRDefault="005141FA" w:rsidP="005141FA">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3</w:t>
      </w:r>
      <w:r w:rsidRPr="00B21C8F">
        <w:rPr>
          <w:rFonts w:hint="eastAsia"/>
          <w:b/>
          <w:sz w:val="22"/>
          <w:szCs w:val="22"/>
          <w:lang w:eastAsia="zh-TW"/>
        </w:rPr>
        <w:t xml:space="preserve">: </w:t>
      </w:r>
      <w:r>
        <w:rPr>
          <w:b/>
          <w:sz w:val="22"/>
          <w:szCs w:val="22"/>
          <w:lang w:eastAsia="zh-TW"/>
        </w:rPr>
        <w:t>SPS multicast PDSCH receptions are not interrupted in a CFR when switching between two BWPs if the CFR can be shared between the two BWPs</w:t>
      </w:r>
      <w:r w:rsidRPr="00B21C8F">
        <w:rPr>
          <w:b/>
          <w:sz w:val="22"/>
          <w:szCs w:val="22"/>
          <w:lang w:eastAsia="zh-TW"/>
        </w:rPr>
        <w:t xml:space="preserve">.  </w:t>
      </w:r>
    </w:p>
    <w:p w14:paraId="65A3D3E6" w14:textId="77777777" w:rsidR="001B58FE" w:rsidRDefault="001B58FE" w:rsidP="005141FA">
      <w:pPr>
        <w:spacing w:afterLines="50" w:after="120" w:line="360" w:lineRule="auto"/>
        <w:jc w:val="both"/>
        <w:rPr>
          <w:b/>
          <w:sz w:val="22"/>
          <w:szCs w:val="22"/>
          <w:lang w:eastAsia="zh-TW"/>
        </w:rPr>
      </w:pPr>
    </w:p>
    <w:p w14:paraId="64BF44B6" w14:textId="22D12E4C" w:rsidR="00183507" w:rsidRDefault="00183507" w:rsidP="00183507">
      <w:pPr>
        <w:pStyle w:val="3"/>
        <w:jc w:val="both"/>
        <w:rPr>
          <w:b/>
          <w:lang w:eastAsia="zh-TW"/>
        </w:rPr>
      </w:pPr>
      <w:r w:rsidRPr="000135EC">
        <w:rPr>
          <w:rFonts w:hint="eastAsia"/>
          <w:b/>
          <w:lang w:eastAsia="zh-TW"/>
        </w:rPr>
        <w:lastRenderedPageBreak/>
        <w:t>2</w:t>
      </w:r>
      <w:r>
        <w:rPr>
          <w:b/>
          <w:lang w:eastAsia="zh-TW"/>
        </w:rPr>
        <w:t xml:space="preserve">-3-2. SPS multicast PDSCH activation via UE-specific PDCCH </w:t>
      </w:r>
    </w:p>
    <w:p w14:paraId="6D939CD1" w14:textId="18FC2215" w:rsidR="000135EC" w:rsidRDefault="00183507" w:rsidP="00183507">
      <w:pPr>
        <w:spacing w:after="10" w:line="360" w:lineRule="auto"/>
        <w:jc w:val="both"/>
        <w:rPr>
          <w:rFonts w:eastAsia="標楷體"/>
          <w:sz w:val="22"/>
          <w:szCs w:val="22"/>
        </w:rPr>
      </w:pPr>
      <w:r>
        <w:rPr>
          <w:lang w:eastAsia="zh-TW"/>
        </w:rPr>
        <w:tab/>
      </w:r>
      <w:r>
        <w:rPr>
          <w:rFonts w:eastAsia="標楷體"/>
          <w:sz w:val="22"/>
          <w:szCs w:val="22"/>
        </w:rPr>
        <w:t>It was discussed in the previous meetings whether to support using a UE-specific PDCCH to activate an SPS multicast PDSCH configuration. Using a UE-specific PDCCH to activate an SPS multicast PDSCH configuration may be beneficial. For example, the transmission reliability of a UE-specific PDCCH is typical</w:t>
      </w:r>
      <w:r w:rsidR="000523A1">
        <w:rPr>
          <w:rFonts w:eastAsia="標楷體"/>
          <w:sz w:val="22"/>
          <w:szCs w:val="22"/>
        </w:rPr>
        <w:t>ly</w:t>
      </w:r>
      <w:r>
        <w:rPr>
          <w:rFonts w:eastAsia="標楷體"/>
          <w:sz w:val="22"/>
          <w:szCs w:val="22"/>
        </w:rPr>
        <w:t xml:space="preserve"> higher than a multicast PDCCH due to possibly better UE-specific beam selection. </w:t>
      </w:r>
      <w:r w:rsidR="001B58FE">
        <w:rPr>
          <w:rFonts w:eastAsia="標楷體"/>
          <w:sz w:val="22"/>
          <w:szCs w:val="22"/>
        </w:rPr>
        <w:t xml:space="preserve">Also, for a UE that newly joins the group, using </w:t>
      </w:r>
      <w:r w:rsidR="00972395">
        <w:rPr>
          <w:rFonts w:eastAsia="標楷體"/>
          <w:sz w:val="22"/>
          <w:szCs w:val="22"/>
        </w:rPr>
        <w:t>a UE-specific PDCCH, instead of a multicast PDCCH, for activating an SPS multicast PDSCH configuration is more reasonable because the SPS multicast PDSCH configuration may be already activated for some UEs</w:t>
      </w:r>
      <w:r w:rsidR="00A32313">
        <w:rPr>
          <w:rFonts w:eastAsia="標楷體"/>
          <w:sz w:val="22"/>
          <w:szCs w:val="22"/>
        </w:rPr>
        <w:t xml:space="preserve"> and it is unnecessary for them to receive the activation PDCCH of the same SPS multicast PDSCH configuration again</w:t>
      </w:r>
      <w:r w:rsidR="00972395">
        <w:rPr>
          <w:rFonts w:eastAsia="標楷體"/>
          <w:sz w:val="22"/>
          <w:szCs w:val="22"/>
        </w:rPr>
        <w:t xml:space="preserve">. </w:t>
      </w:r>
    </w:p>
    <w:p w14:paraId="1CB34B93" w14:textId="6B749449" w:rsidR="000E464C" w:rsidRPr="00CB313A" w:rsidRDefault="000E464C" w:rsidP="00183507">
      <w:pPr>
        <w:spacing w:after="10" w:line="360" w:lineRule="auto"/>
        <w:jc w:val="both"/>
        <w:rPr>
          <w:rFonts w:eastAsia="標楷體"/>
          <w:sz w:val="22"/>
          <w:szCs w:val="22"/>
        </w:rPr>
      </w:pPr>
      <w:r>
        <w:rPr>
          <w:rFonts w:eastAsia="標楷體"/>
          <w:sz w:val="22"/>
          <w:szCs w:val="22"/>
        </w:rPr>
        <w:tab/>
        <w:t xml:space="preserve">However, </w:t>
      </w:r>
      <w:r w:rsidRPr="007A1F25">
        <w:rPr>
          <w:rFonts w:eastAsia="標楷體"/>
          <w:sz w:val="22"/>
          <w:szCs w:val="22"/>
        </w:rPr>
        <w:t xml:space="preserve">if </w:t>
      </w:r>
      <w:r w:rsidRPr="007A1F25">
        <w:rPr>
          <w:sz w:val="22"/>
          <w:szCs w:val="22"/>
          <w:lang w:eastAsia="zh-TW"/>
        </w:rPr>
        <w:t xml:space="preserve">using a UE-specific PDCCH to activate an SPS multicast PDSCH configuration </w:t>
      </w:r>
      <w:r w:rsidR="00D37F67">
        <w:rPr>
          <w:sz w:val="22"/>
          <w:szCs w:val="22"/>
          <w:lang w:eastAsia="zh-TW"/>
        </w:rPr>
        <w:t xml:space="preserve">is </w:t>
      </w:r>
      <w:r w:rsidRPr="007A1F25">
        <w:rPr>
          <w:sz w:val="22"/>
          <w:szCs w:val="22"/>
          <w:lang w:eastAsia="zh-TW"/>
        </w:rPr>
        <w:t>supported</w:t>
      </w:r>
      <w:r>
        <w:rPr>
          <w:sz w:val="22"/>
          <w:szCs w:val="22"/>
          <w:lang w:eastAsia="zh-TW"/>
        </w:rPr>
        <w:t xml:space="preserve">, how to indicate the time-domain resources, e.g. the slot number and the symbols in the slot, of the </w:t>
      </w:r>
      <w:r w:rsidR="004314CA">
        <w:rPr>
          <w:sz w:val="22"/>
          <w:szCs w:val="22"/>
          <w:lang w:eastAsia="zh-TW"/>
        </w:rPr>
        <w:t>n</w:t>
      </w:r>
      <w:r w:rsidR="00F46C0A">
        <w:rPr>
          <w:sz w:val="22"/>
          <w:szCs w:val="22"/>
          <w:lang w:eastAsia="zh-TW"/>
        </w:rPr>
        <w:t>ext</w:t>
      </w:r>
      <w:r>
        <w:rPr>
          <w:sz w:val="22"/>
          <w:szCs w:val="22"/>
          <w:lang w:eastAsia="zh-TW"/>
        </w:rPr>
        <w:t xml:space="preserve"> SPS multicast PDSCH </w:t>
      </w:r>
      <w:r w:rsidR="00494780">
        <w:rPr>
          <w:sz w:val="22"/>
          <w:szCs w:val="22"/>
          <w:lang w:eastAsia="zh-TW"/>
        </w:rPr>
        <w:t xml:space="preserve">occasion </w:t>
      </w:r>
      <w:r>
        <w:rPr>
          <w:sz w:val="22"/>
          <w:szCs w:val="22"/>
          <w:lang w:eastAsia="zh-TW"/>
        </w:rPr>
        <w:t xml:space="preserve">corresponding to the SPS multicast PDSCH configuration still need some discussion. </w:t>
      </w:r>
    </w:p>
    <w:p w14:paraId="5C991B47" w14:textId="4AE5F0B0" w:rsidR="00A32313" w:rsidRDefault="00A32313" w:rsidP="00A32313">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4</w:t>
      </w:r>
      <w:r w:rsidRPr="00B21C8F">
        <w:rPr>
          <w:rFonts w:hint="eastAsia"/>
          <w:b/>
          <w:sz w:val="22"/>
          <w:szCs w:val="22"/>
          <w:lang w:eastAsia="zh-TW"/>
        </w:rPr>
        <w:t xml:space="preserve">: </w:t>
      </w:r>
      <w:r>
        <w:rPr>
          <w:b/>
          <w:sz w:val="22"/>
          <w:szCs w:val="22"/>
          <w:lang w:eastAsia="zh-TW"/>
        </w:rPr>
        <w:t>NR multicast supports using a UE-specific PDCCH to activate an SPS multicast PDSCH configuration</w:t>
      </w:r>
      <w:r w:rsidRPr="00B21C8F">
        <w:rPr>
          <w:b/>
          <w:sz w:val="22"/>
          <w:szCs w:val="22"/>
          <w:lang w:eastAsia="zh-TW"/>
        </w:rPr>
        <w:t xml:space="preserve">.  </w:t>
      </w:r>
    </w:p>
    <w:p w14:paraId="246CD6DA" w14:textId="77777777" w:rsidR="00AB2D66" w:rsidRDefault="00AB2D66" w:rsidP="00183507">
      <w:pPr>
        <w:spacing w:after="10" w:line="360" w:lineRule="auto"/>
        <w:jc w:val="both"/>
        <w:rPr>
          <w:rFonts w:eastAsia="標楷體"/>
          <w:sz w:val="22"/>
          <w:szCs w:val="22"/>
        </w:rPr>
      </w:pPr>
    </w:p>
    <w:p w14:paraId="36D82A34" w14:textId="7289528B" w:rsidR="00EE44B1" w:rsidRPr="00EC1F78" w:rsidRDefault="004C11EE" w:rsidP="00EE44B1">
      <w:pPr>
        <w:pStyle w:val="2"/>
        <w:spacing w:before="0" w:afterLines="50" w:after="120" w:line="360" w:lineRule="auto"/>
        <w:ind w:left="567" w:hanging="566"/>
        <w:jc w:val="both"/>
        <w:rPr>
          <w:sz w:val="22"/>
          <w:lang w:eastAsia="zh-TW"/>
        </w:rPr>
      </w:pPr>
      <w:r>
        <w:rPr>
          <w:b/>
          <w:sz w:val="28"/>
          <w:lang w:eastAsia="zh-TW"/>
        </w:rPr>
        <w:t>2-4</w:t>
      </w:r>
      <w:r w:rsidR="00A850CB" w:rsidRPr="00B21C8F">
        <w:rPr>
          <w:b/>
          <w:sz w:val="28"/>
          <w:lang w:eastAsia="zh-TW"/>
        </w:rPr>
        <w:t xml:space="preserve">. </w:t>
      </w:r>
      <w:proofErr w:type="gramStart"/>
      <w:r w:rsidR="00EE4912">
        <w:rPr>
          <w:b/>
          <w:sz w:val="28"/>
          <w:lang w:eastAsia="zh-TW"/>
        </w:rPr>
        <w:t>The</w:t>
      </w:r>
      <w:proofErr w:type="gramEnd"/>
      <w:r w:rsidR="00EE4912">
        <w:rPr>
          <w:b/>
          <w:sz w:val="28"/>
          <w:lang w:eastAsia="zh-TW"/>
        </w:rPr>
        <w:t xml:space="preserve"> support of PTM transmission scheme 2</w:t>
      </w:r>
    </w:p>
    <w:p w14:paraId="7BD2E719" w14:textId="486D7AEB" w:rsidR="00EE44B1" w:rsidRDefault="00FA3A4F" w:rsidP="009A6C38">
      <w:pPr>
        <w:spacing w:afterLines="50" w:after="120" w:line="360" w:lineRule="auto"/>
        <w:ind w:firstLine="284"/>
        <w:jc w:val="both"/>
        <w:rPr>
          <w:sz w:val="22"/>
          <w:lang w:eastAsia="zh-TW"/>
        </w:rPr>
      </w:pPr>
      <w:r>
        <w:rPr>
          <w:sz w:val="22"/>
          <w:lang w:eastAsia="zh-TW"/>
        </w:rPr>
        <w:t xml:space="preserve">PTM transmission scheme 2 uses </w:t>
      </w:r>
      <w:r w:rsidR="005B7367">
        <w:rPr>
          <w:sz w:val="22"/>
          <w:lang w:eastAsia="zh-TW"/>
        </w:rPr>
        <w:t xml:space="preserve">a </w:t>
      </w:r>
      <w:r w:rsidR="005462FD">
        <w:rPr>
          <w:sz w:val="22"/>
          <w:lang w:eastAsia="zh-TW"/>
        </w:rPr>
        <w:t xml:space="preserve">UE-specific PDCCH to schedule </w:t>
      </w:r>
      <w:r w:rsidR="005B7367">
        <w:rPr>
          <w:sz w:val="22"/>
          <w:lang w:eastAsia="zh-TW"/>
        </w:rPr>
        <w:t xml:space="preserve">a </w:t>
      </w:r>
      <w:r w:rsidR="005462FD">
        <w:rPr>
          <w:sz w:val="22"/>
          <w:lang w:eastAsia="zh-TW"/>
        </w:rPr>
        <w:t>group-common PDSCH</w:t>
      </w:r>
      <w:r w:rsidR="00EE44B1">
        <w:rPr>
          <w:sz w:val="22"/>
          <w:lang w:eastAsia="zh-TW"/>
        </w:rPr>
        <w:t xml:space="preserve">. </w:t>
      </w:r>
      <w:r w:rsidR="005462FD">
        <w:rPr>
          <w:sz w:val="22"/>
          <w:lang w:eastAsia="zh-TW"/>
        </w:rPr>
        <w:t xml:space="preserve">PTM scheme 2 may bring </w:t>
      </w:r>
      <w:r w:rsidR="00C93A9E">
        <w:rPr>
          <w:sz w:val="22"/>
          <w:lang w:eastAsia="zh-TW"/>
        </w:rPr>
        <w:t xml:space="preserve">respective </w:t>
      </w:r>
      <w:r w:rsidR="005462FD">
        <w:rPr>
          <w:sz w:val="22"/>
          <w:lang w:eastAsia="zh-TW"/>
        </w:rPr>
        <w:t xml:space="preserve">benefits </w:t>
      </w:r>
      <w:r w:rsidR="0057295D">
        <w:rPr>
          <w:sz w:val="22"/>
          <w:lang w:eastAsia="zh-TW"/>
        </w:rPr>
        <w:t xml:space="preserve">to control channel and data channel </w:t>
      </w:r>
      <w:r w:rsidR="005462FD">
        <w:rPr>
          <w:sz w:val="22"/>
          <w:lang w:eastAsia="zh-TW"/>
        </w:rPr>
        <w:t>like better PDCCH reliability due to UE-specific beam selection and reducing data channel congestion by using a group-common PDSCH</w:t>
      </w:r>
      <w:r w:rsidR="0045351B">
        <w:rPr>
          <w:sz w:val="22"/>
          <w:lang w:eastAsia="zh-TW"/>
        </w:rPr>
        <w:t>,</w:t>
      </w:r>
      <w:r w:rsidR="009961AD">
        <w:rPr>
          <w:sz w:val="22"/>
          <w:lang w:eastAsia="zh-TW"/>
        </w:rPr>
        <w:t xml:space="preserve"> </w:t>
      </w:r>
      <w:r w:rsidR="00987DCF">
        <w:rPr>
          <w:sz w:val="22"/>
          <w:lang w:eastAsia="zh-TW"/>
        </w:rPr>
        <w:t>instead of many UE-specific PDSCHs</w:t>
      </w:r>
      <w:r w:rsidR="0045351B">
        <w:rPr>
          <w:sz w:val="22"/>
          <w:lang w:eastAsia="zh-TW"/>
        </w:rPr>
        <w:t>,</w:t>
      </w:r>
      <w:r w:rsidR="00987DCF">
        <w:rPr>
          <w:sz w:val="22"/>
          <w:lang w:eastAsia="zh-TW"/>
        </w:rPr>
        <w:t xml:space="preserve"> </w:t>
      </w:r>
      <w:r w:rsidR="009961AD">
        <w:rPr>
          <w:sz w:val="22"/>
          <w:lang w:eastAsia="zh-TW"/>
        </w:rPr>
        <w:t>to a group of UE</w:t>
      </w:r>
      <w:r w:rsidR="005462FD">
        <w:rPr>
          <w:sz w:val="22"/>
          <w:lang w:eastAsia="zh-TW"/>
        </w:rPr>
        <w:t xml:space="preserve">. </w:t>
      </w:r>
      <w:r w:rsidR="009A6C38">
        <w:rPr>
          <w:sz w:val="22"/>
          <w:lang w:eastAsia="zh-TW"/>
        </w:rPr>
        <w:t>Therefore, we think introducing PTM scheme 2</w:t>
      </w:r>
      <w:r w:rsidR="00D26712">
        <w:rPr>
          <w:sz w:val="22"/>
          <w:lang w:eastAsia="zh-TW"/>
        </w:rPr>
        <w:t xml:space="preserve"> for initial transmissions and retransmissions</w:t>
      </w:r>
      <w:r w:rsidR="009A6C38">
        <w:rPr>
          <w:sz w:val="22"/>
          <w:lang w:eastAsia="zh-TW"/>
        </w:rPr>
        <w:t xml:space="preserve"> for </w:t>
      </w:r>
      <w:r w:rsidR="001133A6">
        <w:rPr>
          <w:sz w:val="22"/>
          <w:lang w:eastAsia="zh-TW"/>
        </w:rPr>
        <w:t>multicast</w:t>
      </w:r>
      <w:r w:rsidR="009A6C38">
        <w:rPr>
          <w:sz w:val="22"/>
          <w:lang w:eastAsia="zh-TW"/>
        </w:rPr>
        <w:t xml:space="preserve"> may be beneficial. </w:t>
      </w:r>
      <w:r w:rsidR="004E05F3">
        <w:rPr>
          <w:sz w:val="22"/>
          <w:lang w:eastAsia="zh-TW"/>
        </w:rPr>
        <w:t>Also, the design or fields of a PTM scheme 2 UE-specific PDCCH may be similar to the existing DCI format 1_0, 1_1 with CRC-scrambled by a C-RNTI, which may not take as much effort as the PTM scheme 1 PDCCH design</w:t>
      </w:r>
      <w:r w:rsidR="00DB3C25">
        <w:rPr>
          <w:sz w:val="22"/>
          <w:lang w:eastAsia="zh-TW"/>
        </w:rPr>
        <w:t xml:space="preserve"> does</w:t>
      </w:r>
      <w:r w:rsidR="004E05F3">
        <w:rPr>
          <w:sz w:val="22"/>
          <w:lang w:eastAsia="zh-TW"/>
        </w:rPr>
        <w:t xml:space="preserve">. </w:t>
      </w:r>
    </w:p>
    <w:p w14:paraId="2B116011" w14:textId="566F7FEE" w:rsidR="00E02F1C" w:rsidRDefault="00E02F1C" w:rsidP="009A6C38">
      <w:pPr>
        <w:spacing w:afterLines="50" w:after="120" w:line="360" w:lineRule="auto"/>
        <w:ind w:firstLine="284"/>
        <w:jc w:val="both"/>
        <w:rPr>
          <w:sz w:val="22"/>
          <w:lang w:eastAsia="zh-TW"/>
        </w:rPr>
      </w:pPr>
      <w:r>
        <w:rPr>
          <w:sz w:val="22"/>
          <w:lang w:eastAsia="zh-TW"/>
        </w:rPr>
        <w:t xml:space="preserve">Also, we found that </w:t>
      </w:r>
      <w:r>
        <w:rPr>
          <w:rFonts w:eastAsia="標楷體"/>
          <w:sz w:val="22"/>
          <w:szCs w:val="22"/>
        </w:rPr>
        <w:t>using a UE-specific PDCCH to activate an SPS multicast PDSCH configuration</w:t>
      </w:r>
      <w:r w:rsidR="00A47B8B">
        <w:rPr>
          <w:rFonts w:eastAsia="標楷體"/>
          <w:sz w:val="22"/>
          <w:szCs w:val="22"/>
        </w:rPr>
        <w:t xml:space="preserve"> is very similar to PTM transmission scheme 2, where both of them use a UE-specific PDCCH for scheduling group-common PDSCHs. Therefore, if using a UE-specific PDCCH to activate an SPS multicast PDSCH configuration is supported, PTM transmission scheme 2 should be supported</w:t>
      </w:r>
      <w:r w:rsidR="0023714A">
        <w:rPr>
          <w:rFonts w:eastAsia="標楷體"/>
          <w:sz w:val="22"/>
          <w:szCs w:val="22"/>
        </w:rPr>
        <w:t xml:space="preserve"> as well. </w:t>
      </w:r>
    </w:p>
    <w:p w14:paraId="4C1E05FA" w14:textId="69291FFD" w:rsidR="00EE44B1" w:rsidRPr="00D26712" w:rsidRDefault="00D26712" w:rsidP="0071153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88670A">
        <w:rPr>
          <w:b/>
          <w:sz w:val="22"/>
          <w:szCs w:val="22"/>
          <w:lang w:eastAsia="zh-TW"/>
        </w:rPr>
        <w:t>5</w:t>
      </w:r>
      <w:r w:rsidRPr="00B21C8F">
        <w:rPr>
          <w:rFonts w:hint="eastAsia"/>
          <w:b/>
          <w:sz w:val="22"/>
          <w:szCs w:val="22"/>
          <w:lang w:eastAsia="zh-TW"/>
        </w:rPr>
        <w:t xml:space="preserve">: </w:t>
      </w:r>
      <w:r w:rsidR="005C5E46">
        <w:rPr>
          <w:b/>
          <w:sz w:val="22"/>
          <w:szCs w:val="22"/>
          <w:lang w:eastAsia="zh-TW"/>
        </w:rPr>
        <w:t>PTM transmission scheme 2 for initial transmission</w:t>
      </w:r>
      <w:r w:rsidR="005740F9">
        <w:rPr>
          <w:b/>
          <w:sz w:val="22"/>
          <w:szCs w:val="22"/>
          <w:lang w:eastAsia="zh-TW"/>
        </w:rPr>
        <w:t>s</w:t>
      </w:r>
      <w:r w:rsidR="005C5E46">
        <w:rPr>
          <w:b/>
          <w:sz w:val="22"/>
          <w:szCs w:val="22"/>
          <w:lang w:eastAsia="zh-TW"/>
        </w:rPr>
        <w:t xml:space="preserve"> and retransmission</w:t>
      </w:r>
      <w:r w:rsidR="005740F9">
        <w:rPr>
          <w:b/>
          <w:sz w:val="22"/>
          <w:szCs w:val="22"/>
          <w:lang w:eastAsia="zh-TW"/>
        </w:rPr>
        <w:t>s</w:t>
      </w:r>
      <w:r w:rsidR="005C5E46">
        <w:rPr>
          <w:b/>
          <w:sz w:val="22"/>
          <w:szCs w:val="22"/>
          <w:lang w:eastAsia="zh-TW"/>
        </w:rPr>
        <w:t xml:space="preserve"> is supported for </w:t>
      </w:r>
      <w:r w:rsidR="000C5E84">
        <w:rPr>
          <w:b/>
          <w:sz w:val="22"/>
          <w:szCs w:val="22"/>
          <w:lang w:eastAsia="zh-TW"/>
        </w:rPr>
        <w:t>multicast</w:t>
      </w:r>
      <w:r w:rsidRPr="00B21C8F">
        <w:rPr>
          <w:b/>
          <w:sz w:val="22"/>
          <w:szCs w:val="22"/>
          <w:lang w:eastAsia="zh-TW"/>
        </w:rPr>
        <w:t xml:space="preserve">.  </w:t>
      </w: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1D9A3534" w14:textId="77777777" w:rsidR="00754E6F" w:rsidRPr="00B21C8F" w:rsidRDefault="00754E6F" w:rsidP="00754E6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Pr>
          <w:b/>
          <w:sz w:val="22"/>
          <w:szCs w:val="22"/>
          <w:lang w:eastAsia="zh-TW"/>
        </w:rPr>
        <w:t>1</w:t>
      </w:r>
      <w:r w:rsidRPr="00B21C8F">
        <w:rPr>
          <w:rFonts w:hint="eastAsia"/>
          <w:b/>
          <w:sz w:val="22"/>
          <w:szCs w:val="22"/>
          <w:lang w:eastAsia="zh-TW"/>
        </w:rPr>
        <w:t xml:space="preserve">: </w:t>
      </w:r>
      <w:r w:rsidRPr="00B21C8F">
        <w:rPr>
          <w:b/>
          <w:sz w:val="22"/>
          <w:szCs w:val="22"/>
          <w:lang w:eastAsia="zh-TW"/>
        </w:rPr>
        <w:t xml:space="preserve">A UE is not able to receive multicast PDCCHs/PDSCHs if the UE’s active BWP is switched to an MBS-incapable BWP. </w:t>
      </w:r>
    </w:p>
    <w:p w14:paraId="68081A8E" w14:textId="77777777" w:rsidR="006A4F9E" w:rsidRDefault="006A4F9E" w:rsidP="006A4F9E">
      <w:pPr>
        <w:spacing w:afterLines="50" w:after="120" w:line="360" w:lineRule="auto"/>
        <w:jc w:val="both"/>
        <w:rPr>
          <w:b/>
          <w:sz w:val="22"/>
          <w:szCs w:val="22"/>
          <w:lang w:eastAsia="zh-TW"/>
        </w:rPr>
      </w:pPr>
      <w:r w:rsidRPr="00B21C8F">
        <w:rPr>
          <w:rFonts w:hint="eastAsia"/>
          <w:b/>
          <w:sz w:val="22"/>
          <w:szCs w:val="22"/>
          <w:lang w:eastAsia="zh-TW"/>
        </w:rPr>
        <w:lastRenderedPageBreak/>
        <w:t xml:space="preserve">Proposal </w:t>
      </w:r>
      <w:r>
        <w:rPr>
          <w:b/>
          <w:sz w:val="22"/>
          <w:szCs w:val="22"/>
          <w:lang w:eastAsia="zh-TW"/>
        </w:rPr>
        <w:t>1</w:t>
      </w:r>
      <w:r w:rsidRPr="00B21C8F">
        <w:rPr>
          <w:rFonts w:hint="eastAsia"/>
          <w:b/>
          <w:sz w:val="22"/>
          <w:szCs w:val="22"/>
          <w:lang w:eastAsia="zh-TW"/>
        </w:rPr>
        <w:t xml:space="preserve">: </w:t>
      </w:r>
      <w:r w:rsidRPr="00B21C8F">
        <w:rPr>
          <w:b/>
          <w:sz w:val="22"/>
          <w:szCs w:val="22"/>
          <w:lang w:eastAsia="zh-TW"/>
        </w:rPr>
        <w:t>If a UE’s active BWP is switched from an MBS-capable BWP to an MBS-incapable BWP, it needs some studies for the UE to resume multicast PDCCH/PDSCH receptions</w:t>
      </w:r>
      <w:r>
        <w:rPr>
          <w:b/>
          <w:sz w:val="22"/>
          <w:szCs w:val="22"/>
          <w:lang w:eastAsia="zh-TW"/>
        </w:rPr>
        <w:t xml:space="preserve">, e.g. the UE </w:t>
      </w:r>
      <w:r w:rsidRPr="00E46713">
        <w:rPr>
          <w:b/>
          <w:sz w:val="22"/>
          <w:szCs w:val="22"/>
          <w:lang w:eastAsia="zh-TW"/>
        </w:rPr>
        <w:t>automatically switch</w:t>
      </w:r>
      <w:r>
        <w:rPr>
          <w:b/>
          <w:sz w:val="22"/>
          <w:szCs w:val="22"/>
          <w:lang w:eastAsia="zh-TW"/>
        </w:rPr>
        <w:t>es</w:t>
      </w:r>
      <w:r w:rsidRPr="00E46713">
        <w:rPr>
          <w:b/>
          <w:sz w:val="22"/>
          <w:szCs w:val="22"/>
          <w:lang w:eastAsia="zh-TW"/>
        </w:rPr>
        <w:t xml:space="preserve"> back to the MBS-capable BWP after a certain time duration</w:t>
      </w:r>
      <w:r w:rsidRPr="00B21C8F">
        <w:rPr>
          <w:b/>
          <w:sz w:val="22"/>
          <w:szCs w:val="22"/>
          <w:lang w:eastAsia="zh-TW"/>
        </w:rPr>
        <w:t xml:space="preserve">.  </w:t>
      </w:r>
    </w:p>
    <w:p w14:paraId="5EFBDFD1" w14:textId="777374D9"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2</w:t>
      </w:r>
      <w:r w:rsidRPr="00B21C8F">
        <w:rPr>
          <w:rFonts w:hint="eastAsia"/>
          <w:b/>
          <w:sz w:val="22"/>
          <w:szCs w:val="22"/>
          <w:lang w:eastAsia="zh-TW"/>
        </w:rPr>
        <w:t xml:space="preserve">: </w:t>
      </w:r>
      <w:r>
        <w:rPr>
          <w:b/>
          <w:sz w:val="22"/>
          <w:szCs w:val="22"/>
          <w:lang w:eastAsia="zh-TW"/>
        </w:rPr>
        <w:t>CFR sharing mechanisms should be further studied to improve the multicast scheduling capability</w:t>
      </w:r>
      <w:r w:rsidRPr="00B21C8F">
        <w:rPr>
          <w:b/>
          <w:sz w:val="22"/>
          <w:szCs w:val="22"/>
          <w:lang w:eastAsia="zh-TW"/>
        </w:rPr>
        <w:t xml:space="preserve">.  </w:t>
      </w:r>
    </w:p>
    <w:p w14:paraId="6D07D7D7" w14:textId="77777777"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3</w:t>
      </w:r>
      <w:r w:rsidRPr="00B21C8F">
        <w:rPr>
          <w:rFonts w:hint="eastAsia"/>
          <w:b/>
          <w:sz w:val="22"/>
          <w:szCs w:val="22"/>
          <w:lang w:eastAsia="zh-TW"/>
        </w:rPr>
        <w:t xml:space="preserve">: </w:t>
      </w:r>
      <w:r>
        <w:rPr>
          <w:b/>
          <w:sz w:val="22"/>
          <w:szCs w:val="22"/>
          <w:lang w:eastAsia="zh-TW"/>
        </w:rPr>
        <w:t>SPS multicast PDSCH receptions are not interrupted in a CFR when switching between two BWPs if the CFR can be shared between the two BWPs</w:t>
      </w:r>
      <w:r w:rsidRPr="00B21C8F">
        <w:rPr>
          <w:b/>
          <w:sz w:val="22"/>
          <w:szCs w:val="22"/>
          <w:lang w:eastAsia="zh-TW"/>
        </w:rPr>
        <w:t xml:space="preserve">.  </w:t>
      </w:r>
    </w:p>
    <w:p w14:paraId="79DF0750" w14:textId="77777777" w:rsidR="00754E6F" w:rsidRDefault="00754E6F" w:rsidP="00754E6F">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4</w:t>
      </w:r>
      <w:r w:rsidRPr="00B21C8F">
        <w:rPr>
          <w:rFonts w:hint="eastAsia"/>
          <w:b/>
          <w:sz w:val="22"/>
          <w:szCs w:val="22"/>
          <w:lang w:eastAsia="zh-TW"/>
        </w:rPr>
        <w:t xml:space="preserve">: </w:t>
      </w:r>
      <w:r>
        <w:rPr>
          <w:b/>
          <w:sz w:val="22"/>
          <w:szCs w:val="22"/>
          <w:lang w:eastAsia="zh-TW"/>
        </w:rPr>
        <w:t>NR multicast supports using a UE-specific PDCCH to activate an SPS multicast PDSCH configuration</w:t>
      </w:r>
      <w:r w:rsidRPr="00B21C8F">
        <w:rPr>
          <w:b/>
          <w:sz w:val="22"/>
          <w:szCs w:val="22"/>
          <w:lang w:eastAsia="zh-TW"/>
        </w:rPr>
        <w:t xml:space="preserve">.  </w:t>
      </w:r>
    </w:p>
    <w:p w14:paraId="3400564F" w14:textId="27AB7F05" w:rsidR="00092AA0" w:rsidRPr="00754E6F" w:rsidRDefault="00754E6F" w:rsidP="002F56F8">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88670A">
        <w:rPr>
          <w:b/>
          <w:sz w:val="22"/>
          <w:szCs w:val="22"/>
          <w:lang w:eastAsia="zh-TW"/>
        </w:rPr>
        <w:t>5</w:t>
      </w:r>
      <w:r w:rsidRPr="00B21C8F">
        <w:rPr>
          <w:rFonts w:hint="eastAsia"/>
          <w:b/>
          <w:sz w:val="22"/>
          <w:szCs w:val="22"/>
          <w:lang w:eastAsia="zh-TW"/>
        </w:rPr>
        <w:t xml:space="preserve">: </w:t>
      </w:r>
      <w:r>
        <w:rPr>
          <w:b/>
          <w:sz w:val="22"/>
          <w:szCs w:val="22"/>
          <w:lang w:eastAsia="zh-TW"/>
        </w:rPr>
        <w:t>PTM transmission scheme 2 for initial transmissions and retransmissions is supported for multicast</w:t>
      </w:r>
      <w:r w:rsidRPr="00B21C8F">
        <w:rPr>
          <w:b/>
          <w:sz w:val="22"/>
          <w:szCs w:val="22"/>
          <w:lang w:eastAsia="zh-TW"/>
        </w:rPr>
        <w:t xml:space="preserve">.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proofErr w:type="gramStart"/>
      <w:r w:rsidR="00C856DB" w:rsidRPr="00B21C8F">
        <w:rPr>
          <w:rFonts w:ascii="Times New Roman" w:eastAsia="細明體" w:hAnsi="Times New Roman"/>
          <w:bCs/>
          <w:kern w:val="0"/>
          <w:sz w:val="22"/>
          <w:lang w:val="en-GB"/>
        </w:rPr>
        <w:t>, ”</w:t>
      </w:r>
      <w:proofErr w:type="gramEnd"/>
      <w:r w:rsidR="00C856DB" w:rsidRPr="00B21C8F">
        <w:rPr>
          <w:rFonts w:ascii="Times New Roman" w:eastAsia="細明體" w:hAnsi="Times New Roman"/>
          <w:bCs/>
          <w:kern w:val="0"/>
          <w:sz w:val="22"/>
          <w:lang w:val="en-GB"/>
        </w:rPr>
        <w:t>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3AF39D01" w:rsid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p w14:paraId="2EDB09CE" w14:textId="1E2E749B" w:rsidR="00432358" w:rsidRDefault="00432358" w:rsidP="00432358">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5</w:t>
      </w:r>
      <w:r w:rsidRPr="00B21C8F">
        <w:rPr>
          <w:rFonts w:ascii="Times New Roman" w:eastAsia="細明體" w:hAnsi="Times New Roman"/>
          <w:bCs/>
          <w:kern w:val="0"/>
          <w:sz w:val="22"/>
          <w:lang w:val="en-GB"/>
        </w:rPr>
        <w:t xml:space="preserve">-e, e-Meeting, </w:t>
      </w:r>
      <w:r w:rsidR="008206D3" w:rsidRPr="008206D3">
        <w:rPr>
          <w:rFonts w:ascii="Times New Roman" w:eastAsia="細明體" w:hAnsi="Times New Roman"/>
          <w:bCs/>
          <w:kern w:val="0"/>
          <w:sz w:val="22"/>
          <w:lang w:val="en-GB"/>
        </w:rPr>
        <w:t>May 10th – 27th</w:t>
      </w:r>
      <w:r w:rsidRPr="00B21C8F">
        <w:rPr>
          <w:rFonts w:ascii="Times New Roman" w:eastAsia="細明體" w:hAnsi="Times New Roman"/>
          <w:bCs/>
          <w:kern w:val="0"/>
          <w:sz w:val="22"/>
          <w:lang w:val="en-GB"/>
        </w:rPr>
        <w:t xml:space="preserve">, 2021. </w:t>
      </w:r>
    </w:p>
    <w:p w14:paraId="773C20C4" w14:textId="3E3D5DA6" w:rsidR="008901ED" w:rsidRDefault="008901ED" w:rsidP="008901ED">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w:t>
      </w:r>
      <w:r w:rsidRPr="00B21C8F">
        <w:rPr>
          <w:rFonts w:ascii="Times New Roman" w:eastAsia="細明體" w:hAnsi="Times New Roman"/>
          <w:bCs/>
          <w:kern w:val="0"/>
          <w:sz w:val="22"/>
          <w:lang w:val="en-GB"/>
        </w:rPr>
        <w:t xml:space="preserve">-e, e-Meeting, </w:t>
      </w:r>
      <w:r w:rsidRPr="008901ED">
        <w:rPr>
          <w:rFonts w:ascii="Times New Roman" w:eastAsia="細明體" w:hAnsi="Times New Roman"/>
          <w:bCs/>
          <w:kern w:val="0"/>
          <w:sz w:val="22"/>
          <w:lang w:val="en-GB"/>
        </w:rPr>
        <w:t>August 16th – 27th</w:t>
      </w:r>
      <w:r w:rsidRPr="00B21C8F">
        <w:rPr>
          <w:rFonts w:ascii="Times New Roman" w:eastAsia="細明體" w:hAnsi="Times New Roman"/>
          <w:bCs/>
          <w:kern w:val="0"/>
          <w:sz w:val="22"/>
          <w:lang w:val="en-GB"/>
        </w:rPr>
        <w:t xml:space="preserve">, 2021. </w:t>
      </w:r>
    </w:p>
    <w:p w14:paraId="533E7D60" w14:textId="428E9520" w:rsidR="00DF3F52" w:rsidRPr="00DF3F52" w:rsidRDefault="00DF3F52" w:rsidP="00DF3F52">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6bis</w:t>
      </w:r>
      <w:r w:rsidRPr="00B21C8F">
        <w:rPr>
          <w:rFonts w:ascii="Times New Roman" w:eastAsia="細明體" w:hAnsi="Times New Roman"/>
          <w:bCs/>
          <w:kern w:val="0"/>
          <w:sz w:val="22"/>
          <w:lang w:val="en-GB"/>
        </w:rPr>
        <w:t xml:space="preserve">-e, e-Meeting, </w:t>
      </w:r>
      <w:r w:rsidRPr="00A62461">
        <w:rPr>
          <w:rFonts w:ascii="Times New Roman" w:eastAsia="細明體" w:hAnsi="Times New Roman"/>
          <w:bCs/>
          <w:kern w:val="0"/>
          <w:sz w:val="22"/>
          <w:lang w:val="en-GB"/>
        </w:rPr>
        <w:t>October 11th – 19th</w:t>
      </w:r>
      <w:r w:rsidRPr="00B21C8F">
        <w:rPr>
          <w:rFonts w:ascii="Times New Roman" w:eastAsia="細明體" w:hAnsi="Times New Roman"/>
          <w:bCs/>
          <w:kern w:val="0"/>
          <w:sz w:val="22"/>
          <w:lang w:val="en-GB"/>
        </w:rPr>
        <w:t xml:space="preserve">, 2021. </w:t>
      </w:r>
    </w:p>
    <w:sectPr w:rsidR="00DF3F52" w:rsidRPr="00DF3F52"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A4689" w14:textId="77777777" w:rsidR="00A95400" w:rsidRDefault="00A95400">
      <w:r>
        <w:separator/>
      </w:r>
    </w:p>
  </w:endnote>
  <w:endnote w:type="continuationSeparator" w:id="0">
    <w:p w14:paraId="48998673" w14:textId="77777777" w:rsidR="00A95400" w:rsidRDefault="00A9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D3034" w14:textId="77777777" w:rsidR="00A95400" w:rsidRDefault="00A95400">
      <w:r>
        <w:separator/>
      </w:r>
    </w:p>
  </w:footnote>
  <w:footnote w:type="continuationSeparator" w:id="0">
    <w:p w14:paraId="617FBD3A" w14:textId="77777777" w:rsidR="00A95400" w:rsidRDefault="00A95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6"/>
  </w:num>
  <w:num w:numId="6">
    <w:abstractNumId w:val="6"/>
  </w:num>
  <w:num w:numId="7">
    <w:abstractNumId w:val="2"/>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3EA"/>
    <w:rsid w:val="0001084C"/>
    <w:rsid w:val="000111C4"/>
    <w:rsid w:val="00011331"/>
    <w:rsid w:val="0001192E"/>
    <w:rsid w:val="00011CB0"/>
    <w:rsid w:val="000129E6"/>
    <w:rsid w:val="0001319D"/>
    <w:rsid w:val="000135EC"/>
    <w:rsid w:val="00013762"/>
    <w:rsid w:val="00014656"/>
    <w:rsid w:val="00014BEC"/>
    <w:rsid w:val="000158B1"/>
    <w:rsid w:val="00016364"/>
    <w:rsid w:val="00016D8D"/>
    <w:rsid w:val="00017308"/>
    <w:rsid w:val="00017E70"/>
    <w:rsid w:val="000207BF"/>
    <w:rsid w:val="000208E6"/>
    <w:rsid w:val="00020D92"/>
    <w:rsid w:val="00020E1D"/>
    <w:rsid w:val="000212F6"/>
    <w:rsid w:val="00021669"/>
    <w:rsid w:val="00021985"/>
    <w:rsid w:val="000223A8"/>
    <w:rsid w:val="000231B3"/>
    <w:rsid w:val="000239E5"/>
    <w:rsid w:val="00023D7A"/>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7B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23A1"/>
    <w:rsid w:val="0005308D"/>
    <w:rsid w:val="000537D5"/>
    <w:rsid w:val="000537DC"/>
    <w:rsid w:val="00053A50"/>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2C8E"/>
    <w:rsid w:val="0006342C"/>
    <w:rsid w:val="00063DC3"/>
    <w:rsid w:val="000641C3"/>
    <w:rsid w:val="000646F7"/>
    <w:rsid w:val="00064C43"/>
    <w:rsid w:val="0006521B"/>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2AA0"/>
    <w:rsid w:val="0009446E"/>
    <w:rsid w:val="00094991"/>
    <w:rsid w:val="00094A1C"/>
    <w:rsid w:val="00094CE5"/>
    <w:rsid w:val="00095294"/>
    <w:rsid w:val="000952C2"/>
    <w:rsid w:val="00095A7C"/>
    <w:rsid w:val="000960E0"/>
    <w:rsid w:val="0009618A"/>
    <w:rsid w:val="000963CD"/>
    <w:rsid w:val="0009720F"/>
    <w:rsid w:val="00097A30"/>
    <w:rsid w:val="00097AC9"/>
    <w:rsid w:val="00097C07"/>
    <w:rsid w:val="000A037A"/>
    <w:rsid w:val="000A0DFF"/>
    <w:rsid w:val="000A1075"/>
    <w:rsid w:val="000A1567"/>
    <w:rsid w:val="000A1BDA"/>
    <w:rsid w:val="000A29B2"/>
    <w:rsid w:val="000A2AA7"/>
    <w:rsid w:val="000A2DEE"/>
    <w:rsid w:val="000A34E8"/>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34E"/>
    <w:rsid w:val="000C478D"/>
    <w:rsid w:val="000C52D7"/>
    <w:rsid w:val="000C5396"/>
    <w:rsid w:val="000C5962"/>
    <w:rsid w:val="000C5E84"/>
    <w:rsid w:val="000C6B65"/>
    <w:rsid w:val="000C7681"/>
    <w:rsid w:val="000D0686"/>
    <w:rsid w:val="000D07AA"/>
    <w:rsid w:val="000D0971"/>
    <w:rsid w:val="000D1643"/>
    <w:rsid w:val="000D2AEE"/>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464C"/>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53D"/>
    <w:rsid w:val="0010028A"/>
    <w:rsid w:val="00100A57"/>
    <w:rsid w:val="0010109F"/>
    <w:rsid w:val="00102EB2"/>
    <w:rsid w:val="00102ED4"/>
    <w:rsid w:val="00103478"/>
    <w:rsid w:val="00103589"/>
    <w:rsid w:val="001047DC"/>
    <w:rsid w:val="00104D65"/>
    <w:rsid w:val="00104E3E"/>
    <w:rsid w:val="00105335"/>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2F6"/>
    <w:rsid w:val="001133A6"/>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136"/>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146"/>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49E"/>
    <w:rsid w:val="0015076F"/>
    <w:rsid w:val="0015080F"/>
    <w:rsid w:val="00150B61"/>
    <w:rsid w:val="00150FA8"/>
    <w:rsid w:val="00151247"/>
    <w:rsid w:val="001531FE"/>
    <w:rsid w:val="00153328"/>
    <w:rsid w:val="0015398C"/>
    <w:rsid w:val="001547B8"/>
    <w:rsid w:val="00154AD6"/>
    <w:rsid w:val="00154C79"/>
    <w:rsid w:val="00154EEB"/>
    <w:rsid w:val="00155C5D"/>
    <w:rsid w:val="00155D14"/>
    <w:rsid w:val="00156041"/>
    <w:rsid w:val="00156A02"/>
    <w:rsid w:val="001570E4"/>
    <w:rsid w:val="001575B3"/>
    <w:rsid w:val="001576F1"/>
    <w:rsid w:val="00160305"/>
    <w:rsid w:val="00160884"/>
    <w:rsid w:val="00160B17"/>
    <w:rsid w:val="00161DA9"/>
    <w:rsid w:val="00162232"/>
    <w:rsid w:val="00162D02"/>
    <w:rsid w:val="0016362F"/>
    <w:rsid w:val="00163731"/>
    <w:rsid w:val="001639C3"/>
    <w:rsid w:val="00163A7F"/>
    <w:rsid w:val="0016468C"/>
    <w:rsid w:val="00164899"/>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07"/>
    <w:rsid w:val="00183525"/>
    <w:rsid w:val="00184736"/>
    <w:rsid w:val="00185528"/>
    <w:rsid w:val="00185CE4"/>
    <w:rsid w:val="00185DE8"/>
    <w:rsid w:val="001865D9"/>
    <w:rsid w:val="00186742"/>
    <w:rsid w:val="00187351"/>
    <w:rsid w:val="00187789"/>
    <w:rsid w:val="00187912"/>
    <w:rsid w:val="00187F32"/>
    <w:rsid w:val="001900D2"/>
    <w:rsid w:val="00190AEE"/>
    <w:rsid w:val="001912F2"/>
    <w:rsid w:val="00191D97"/>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BCA"/>
    <w:rsid w:val="00197CDC"/>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376"/>
    <w:rsid w:val="001B4C61"/>
    <w:rsid w:val="001B5820"/>
    <w:rsid w:val="001B58FE"/>
    <w:rsid w:val="001B5BCF"/>
    <w:rsid w:val="001B6337"/>
    <w:rsid w:val="001B634A"/>
    <w:rsid w:val="001B6C41"/>
    <w:rsid w:val="001B743A"/>
    <w:rsid w:val="001B77CA"/>
    <w:rsid w:val="001B7BF2"/>
    <w:rsid w:val="001C019C"/>
    <w:rsid w:val="001C1279"/>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0C03"/>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591"/>
    <w:rsid w:val="001E2694"/>
    <w:rsid w:val="001E3235"/>
    <w:rsid w:val="001E3E71"/>
    <w:rsid w:val="001E425B"/>
    <w:rsid w:val="001E4869"/>
    <w:rsid w:val="001E4E17"/>
    <w:rsid w:val="001E58A2"/>
    <w:rsid w:val="001E5FBA"/>
    <w:rsid w:val="001E6241"/>
    <w:rsid w:val="001E62A7"/>
    <w:rsid w:val="001E6F19"/>
    <w:rsid w:val="001E7252"/>
    <w:rsid w:val="001E7300"/>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24B"/>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14A"/>
    <w:rsid w:val="00237809"/>
    <w:rsid w:val="00237884"/>
    <w:rsid w:val="002400C2"/>
    <w:rsid w:val="00240881"/>
    <w:rsid w:val="00240AC8"/>
    <w:rsid w:val="00241191"/>
    <w:rsid w:val="002414BA"/>
    <w:rsid w:val="0024193F"/>
    <w:rsid w:val="00241B0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D3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67BD3"/>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BAD"/>
    <w:rsid w:val="00294FA7"/>
    <w:rsid w:val="00295776"/>
    <w:rsid w:val="00295E0A"/>
    <w:rsid w:val="0029604C"/>
    <w:rsid w:val="0029621D"/>
    <w:rsid w:val="00296EE0"/>
    <w:rsid w:val="00296F8D"/>
    <w:rsid w:val="002971C7"/>
    <w:rsid w:val="00297537"/>
    <w:rsid w:val="002A0192"/>
    <w:rsid w:val="002A145B"/>
    <w:rsid w:val="002A1474"/>
    <w:rsid w:val="002A1B7F"/>
    <w:rsid w:val="002A1D55"/>
    <w:rsid w:val="002A2D8B"/>
    <w:rsid w:val="002A2E4B"/>
    <w:rsid w:val="002A304A"/>
    <w:rsid w:val="002A31E2"/>
    <w:rsid w:val="002A3951"/>
    <w:rsid w:val="002A3FAE"/>
    <w:rsid w:val="002A4D46"/>
    <w:rsid w:val="002A4D8E"/>
    <w:rsid w:val="002A5224"/>
    <w:rsid w:val="002A543E"/>
    <w:rsid w:val="002A581B"/>
    <w:rsid w:val="002A5BC2"/>
    <w:rsid w:val="002A634C"/>
    <w:rsid w:val="002A7501"/>
    <w:rsid w:val="002A77C6"/>
    <w:rsid w:val="002A7D70"/>
    <w:rsid w:val="002B033F"/>
    <w:rsid w:val="002B064C"/>
    <w:rsid w:val="002B0BDA"/>
    <w:rsid w:val="002B1CA4"/>
    <w:rsid w:val="002B2055"/>
    <w:rsid w:val="002B2835"/>
    <w:rsid w:val="002B2C4F"/>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5BB1"/>
    <w:rsid w:val="002D655D"/>
    <w:rsid w:val="002D6E4E"/>
    <w:rsid w:val="002D6F77"/>
    <w:rsid w:val="002D760A"/>
    <w:rsid w:val="002D7B35"/>
    <w:rsid w:val="002D7BC7"/>
    <w:rsid w:val="002E1534"/>
    <w:rsid w:val="002E20B2"/>
    <w:rsid w:val="002E252C"/>
    <w:rsid w:val="002E2E94"/>
    <w:rsid w:val="002E3EDD"/>
    <w:rsid w:val="002E4042"/>
    <w:rsid w:val="002E4B5B"/>
    <w:rsid w:val="002E4F38"/>
    <w:rsid w:val="002E504D"/>
    <w:rsid w:val="002E52FB"/>
    <w:rsid w:val="002E590F"/>
    <w:rsid w:val="002E5E2F"/>
    <w:rsid w:val="002E638A"/>
    <w:rsid w:val="002E6E40"/>
    <w:rsid w:val="002E746F"/>
    <w:rsid w:val="002E7BC8"/>
    <w:rsid w:val="002E7C06"/>
    <w:rsid w:val="002E7D07"/>
    <w:rsid w:val="002F014E"/>
    <w:rsid w:val="002F0AA5"/>
    <w:rsid w:val="002F13B4"/>
    <w:rsid w:val="002F1CB0"/>
    <w:rsid w:val="002F1D79"/>
    <w:rsid w:val="002F2779"/>
    <w:rsid w:val="002F2D9B"/>
    <w:rsid w:val="002F306F"/>
    <w:rsid w:val="002F37B8"/>
    <w:rsid w:val="002F4B4E"/>
    <w:rsid w:val="002F4BD2"/>
    <w:rsid w:val="002F56F8"/>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2D07"/>
    <w:rsid w:val="00303FF7"/>
    <w:rsid w:val="00304294"/>
    <w:rsid w:val="003048CD"/>
    <w:rsid w:val="00304B2C"/>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2A31"/>
    <w:rsid w:val="00313DDE"/>
    <w:rsid w:val="00313F7B"/>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408E"/>
    <w:rsid w:val="0034482F"/>
    <w:rsid w:val="003448AA"/>
    <w:rsid w:val="00344CA7"/>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22"/>
    <w:rsid w:val="00357E55"/>
    <w:rsid w:val="00360B9A"/>
    <w:rsid w:val="00361357"/>
    <w:rsid w:val="00361F22"/>
    <w:rsid w:val="0036214C"/>
    <w:rsid w:val="00362774"/>
    <w:rsid w:val="00363145"/>
    <w:rsid w:val="003633C0"/>
    <w:rsid w:val="00364548"/>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874"/>
    <w:rsid w:val="003759EC"/>
    <w:rsid w:val="00375D1F"/>
    <w:rsid w:val="00375FD0"/>
    <w:rsid w:val="00376A8E"/>
    <w:rsid w:val="00376C41"/>
    <w:rsid w:val="00377582"/>
    <w:rsid w:val="003775E7"/>
    <w:rsid w:val="003778AA"/>
    <w:rsid w:val="00377903"/>
    <w:rsid w:val="00377A59"/>
    <w:rsid w:val="00377F35"/>
    <w:rsid w:val="0038143D"/>
    <w:rsid w:val="00382BF0"/>
    <w:rsid w:val="00382F19"/>
    <w:rsid w:val="003838CC"/>
    <w:rsid w:val="0038478C"/>
    <w:rsid w:val="00384B13"/>
    <w:rsid w:val="00384E55"/>
    <w:rsid w:val="00385CCD"/>
    <w:rsid w:val="00385DD6"/>
    <w:rsid w:val="003860F3"/>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F46"/>
    <w:rsid w:val="003974C3"/>
    <w:rsid w:val="0039757E"/>
    <w:rsid w:val="003977E0"/>
    <w:rsid w:val="00397807"/>
    <w:rsid w:val="00397DD6"/>
    <w:rsid w:val="003A01CD"/>
    <w:rsid w:val="003A07C5"/>
    <w:rsid w:val="003A07D0"/>
    <w:rsid w:val="003A09CC"/>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804"/>
    <w:rsid w:val="003C2941"/>
    <w:rsid w:val="003C2C83"/>
    <w:rsid w:val="003C3406"/>
    <w:rsid w:val="003C3598"/>
    <w:rsid w:val="003C3A37"/>
    <w:rsid w:val="003C3B65"/>
    <w:rsid w:val="003C3B6C"/>
    <w:rsid w:val="003C3FCA"/>
    <w:rsid w:val="003C4415"/>
    <w:rsid w:val="003C56AC"/>
    <w:rsid w:val="003C5720"/>
    <w:rsid w:val="003C5EC5"/>
    <w:rsid w:val="003C631D"/>
    <w:rsid w:val="003C6766"/>
    <w:rsid w:val="003C7799"/>
    <w:rsid w:val="003C7D46"/>
    <w:rsid w:val="003D0522"/>
    <w:rsid w:val="003D08E4"/>
    <w:rsid w:val="003D0A13"/>
    <w:rsid w:val="003D1355"/>
    <w:rsid w:val="003D17AF"/>
    <w:rsid w:val="003D1EE3"/>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D7BB8"/>
    <w:rsid w:val="003E0D6C"/>
    <w:rsid w:val="003E10BE"/>
    <w:rsid w:val="003E10FA"/>
    <w:rsid w:val="003E22B8"/>
    <w:rsid w:val="003E2CDC"/>
    <w:rsid w:val="003E3232"/>
    <w:rsid w:val="003E334C"/>
    <w:rsid w:val="003E38CB"/>
    <w:rsid w:val="003E43EC"/>
    <w:rsid w:val="003E4559"/>
    <w:rsid w:val="003E4A18"/>
    <w:rsid w:val="003E4B7E"/>
    <w:rsid w:val="003E62F0"/>
    <w:rsid w:val="003E6542"/>
    <w:rsid w:val="003E66C3"/>
    <w:rsid w:val="003E6781"/>
    <w:rsid w:val="003E67B9"/>
    <w:rsid w:val="003E7136"/>
    <w:rsid w:val="003F010D"/>
    <w:rsid w:val="003F01B0"/>
    <w:rsid w:val="003F01D8"/>
    <w:rsid w:val="003F0978"/>
    <w:rsid w:val="003F1496"/>
    <w:rsid w:val="003F19B8"/>
    <w:rsid w:val="003F2441"/>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227"/>
    <w:rsid w:val="004034F5"/>
    <w:rsid w:val="00403D82"/>
    <w:rsid w:val="00403F08"/>
    <w:rsid w:val="00404578"/>
    <w:rsid w:val="0040604D"/>
    <w:rsid w:val="0040697C"/>
    <w:rsid w:val="00406E26"/>
    <w:rsid w:val="004071B0"/>
    <w:rsid w:val="0040762D"/>
    <w:rsid w:val="00407669"/>
    <w:rsid w:val="00407FDB"/>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203B6"/>
    <w:rsid w:val="00421A8B"/>
    <w:rsid w:val="00421EBA"/>
    <w:rsid w:val="00421F0A"/>
    <w:rsid w:val="00422719"/>
    <w:rsid w:val="00422795"/>
    <w:rsid w:val="004229E6"/>
    <w:rsid w:val="00422EF8"/>
    <w:rsid w:val="004230CD"/>
    <w:rsid w:val="00423143"/>
    <w:rsid w:val="00423443"/>
    <w:rsid w:val="00424F6B"/>
    <w:rsid w:val="00425023"/>
    <w:rsid w:val="0042598F"/>
    <w:rsid w:val="00425BD9"/>
    <w:rsid w:val="00426132"/>
    <w:rsid w:val="00426CCC"/>
    <w:rsid w:val="00426E2A"/>
    <w:rsid w:val="00427542"/>
    <w:rsid w:val="00427591"/>
    <w:rsid w:val="004276F9"/>
    <w:rsid w:val="0042771F"/>
    <w:rsid w:val="00427989"/>
    <w:rsid w:val="00430355"/>
    <w:rsid w:val="00430E6E"/>
    <w:rsid w:val="0043147C"/>
    <w:rsid w:val="004314CA"/>
    <w:rsid w:val="00431966"/>
    <w:rsid w:val="00431A9E"/>
    <w:rsid w:val="00431B15"/>
    <w:rsid w:val="00432358"/>
    <w:rsid w:val="004329D3"/>
    <w:rsid w:val="004331D7"/>
    <w:rsid w:val="004332FB"/>
    <w:rsid w:val="004339C5"/>
    <w:rsid w:val="00433E79"/>
    <w:rsid w:val="00434443"/>
    <w:rsid w:val="004344F9"/>
    <w:rsid w:val="00434F15"/>
    <w:rsid w:val="004353BE"/>
    <w:rsid w:val="00435BC2"/>
    <w:rsid w:val="00435CB3"/>
    <w:rsid w:val="004368B0"/>
    <w:rsid w:val="00437A02"/>
    <w:rsid w:val="00437D3A"/>
    <w:rsid w:val="00437F7A"/>
    <w:rsid w:val="0044042B"/>
    <w:rsid w:val="00440B03"/>
    <w:rsid w:val="00440E47"/>
    <w:rsid w:val="004412E9"/>
    <w:rsid w:val="004417A4"/>
    <w:rsid w:val="00441FF8"/>
    <w:rsid w:val="004423A5"/>
    <w:rsid w:val="00442865"/>
    <w:rsid w:val="00442B1D"/>
    <w:rsid w:val="00442C1F"/>
    <w:rsid w:val="00443333"/>
    <w:rsid w:val="00443829"/>
    <w:rsid w:val="004445F8"/>
    <w:rsid w:val="00444EFB"/>
    <w:rsid w:val="00445072"/>
    <w:rsid w:val="0044539E"/>
    <w:rsid w:val="00445697"/>
    <w:rsid w:val="00445704"/>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9F"/>
    <w:rsid w:val="004517D2"/>
    <w:rsid w:val="00451B15"/>
    <w:rsid w:val="00451D13"/>
    <w:rsid w:val="0045202C"/>
    <w:rsid w:val="0045213D"/>
    <w:rsid w:val="00452E03"/>
    <w:rsid w:val="00453232"/>
    <w:rsid w:val="0045351B"/>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9DC"/>
    <w:rsid w:val="00481C6F"/>
    <w:rsid w:val="004820DC"/>
    <w:rsid w:val="00482327"/>
    <w:rsid w:val="00482DAC"/>
    <w:rsid w:val="00483110"/>
    <w:rsid w:val="004832B4"/>
    <w:rsid w:val="004839B4"/>
    <w:rsid w:val="00483BED"/>
    <w:rsid w:val="00485068"/>
    <w:rsid w:val="00485440"/>
    <w:rsid w:val="00485530"/>
    <w:rsid w:val="00485910"/>
    <w:rsid w:val="0048633A"/>
    <w:rsid w:val="0048746D"/>
    <w:rsid w:val="004877C4"/>
    <w:rsid w:val="00487D76"/>
    <w:rsid w:val="004900C6"/>
    <w:rsid w:val="00491188"/>
    <w:rsid w:val="00491375"/>
    <w:rsid w:val="00491B62"/>
    <w:rsid w:val="00491DD0"/>
    <w:rsid w:val="00492DD4"/>
    <w:rsid w:val="00493013"/>
    <w:rsid w:val="00493452"/>
    <w:rsid w:val="00493783"/>
    <w:rsid w:val="00494399"/>
    <w:rsid w:val="00494780"/>
    <w:rsid w:val="00494AFD"/>
    <w:rsid w:val="00495F43"/>
    <w:rsid w:val="00495F56"/>
    <w:rsid w:val="004966BE"/>
    <w:rsid w:val="00496900"/>
    <w:rsid w:val="00496B1C"/>
    <w:rsid w:val="00496B3F"/>
    <w:rsid w:val="00496F3E"/>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1EE"/>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70D"/>
    <w:rsid w:val="004D5B0A"/>
    <w:rsid w:val="004D7157"/>
    <w:rsid w:val="004D7372"/>
    <w:rsid w:val="004D74EC"/>
    <w:rsid w:val="004D78B6"/>
    <w:rsid w:val="004E05F3"/>
    <w:rsid w:val="004E06DB"/>
    <w:rsid w:val="004E0E6F"/>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1F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D79"/>
    <w:rsid w:val="00542F9D"/>
    <w:rsid w:val="0054351E"/>
    <w:rsid w:val="005436AF"/>
    <w:rsid w:val="00543D3B"/>
    <w:rsid w:val="0054496A"/>
    <w:rsid w:val="00545385"/>
    <w:rsid w:val="005462FD"/>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A61"/>
    <w:rsid w:val="00554BB4"/>
    <w:rsid w:val="00555E65"/>
    <w:rsid w:val="00556AD7"/>
    <w:rsid w:val="00556CC9"/>
    <w:rsid w:val="00556F4F"/>
    <w:rsid w:val="00557770"/>
    <w:rsid w:val="00557B62"/>
    <w:rsid w:val="00557DEC"/>
    <w:rsid w:val="00560076"/>
    <w:rsid w:val="0056011C"/>
    <w:rsid w:val="0056084D"/>
    <w:rsid w:val="00561373"/>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C88"/>
    <w:rsid w:val="00570382"/>
    <w:rsid w:val="0057090D"/>
    <w:rsid w:val="0057243F"/>
    <w:rsid w:val="005727AC"/>
    <w:rsid w:val="0057295D"/>
    <w:rsid w:val="00572B5D"/>
    <w:rsid w:val="00572FD9"/>
    <w:rsid w:val="0057332A"/>
    <w:rsid w:val="0057390F"/>
    <w:rsid w:val="005740F9"/>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5B9"/>
    <w:rsid w:val="00594825"/>
    <w:rsid w:val="00594F84"/>
    <w:rsid w:val="00595CAF"/>
    <w:rsid w:val="00596244"/>
    <w:rsid w:val="005964C7"/>
    <w:rsid w:val="00596CF7"/>
    <w:rsid w:val="00596F8C"/>
    <w:rsid w:val="00597020"/>
    <w:rsid w:val="0059784D"/>
    <w:rsid w:val="005A01C8"/>
    <w:rsid w:val="005A122B"/>
    <w:rsid w:val="005A1AE5"/>
    <w:rsid w:val="005A2679"/>
    <w:rsid w:val="005A30F8"/>
    <w:rsid w:val="005A34D4"/>
    <w:rsid w:val="005A3633"/>
    <w:rsid w:val="005A3A35"/>
    <w:rsid w:val="005A3B38"/>
    <w:rsid w:val="005A3CDD"/>
    <w:rsid w:val="005A46EE"/>
    <w:rsid w:val="005A4CCF"/>
    <w:rsid w:val="005A51A7"/>
    <w:rsid w:val="005A5211"/>
    <w:rsid w:val="005A5722"/>
    <w:rsid w:val="005A65FE"/>
    <w:rsid w:val="005A6CA7"/>
    <w:rsid w:val="005A6F2C"/>
    <w:rsid w:val="005A71B8"/>
    <w:rsid w:val="005A749C"/>
    <w:rsid w:val="005A7BED"/>
    <w:rsid w:val="005B072D"/>
    <w:rsid w:val="005B090E"/>
    <w:rsid w:val="005B09E6"/>
    <w:rsid w:val="005B167A"/>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B7367"/>
    <w:rsid w:val="005C03CD"/>
    <w:rsid w:val="005C154D"/>
    <w:rsid w:val="005C16F2"/>
    <w:rsid w:val="005C186C"/>
    <w:rsid w:val="005C2586"/>
    <w:rsid w:val="005C2CD1"/>
    <w:rsid w:val="005C3030"/>
    <w:rsid w:val="005C3645"/>
    <w:rsid w:val="005C384C"/>
    <w:rsid w:val="005C38A4"/>
    <w:rsid w:val="005C3B71"/>
    <w:rsid w:val="005C47E0"/>
    <w:rsid w:val="005C4A25"/>
    <w:rsid w:val="005C535F"/>
    <w:rsid w:val="005C56B5"/>
    <w:rsid w:val="005C5E46"/>
    <w:rsid w:val="005C694B"/>
    <w:rsid w:val="005C6A66"/>
    <w:rsid w:val="005C6B75"/>
    <w:rsid w:val="005C6B82"/>
    <w:rsid w:val="005C6DA5"/>
    <w:rsid w:val="005C7457"/>
    <w:rsid w:val="005C7D52"/>
    <w:rsid w:val="005D01D4"/>
    <w:rsid w:val="005D0FF2"/>
    <w:rsid w:val="005D1B55"/>
    <w:rsid w:val="005D1C8B"/>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280"/>
    <w:rsid w:val="005D7817"/>
    <w:rsid w:val="005D78DD"/>
    <w:rsid w:val="005D7D19"/>
    <w:rsid w:val="005D7F64"/>
    <w:rsid w:val="005E006D"/>
    <w:rsid w:val="005E0250"/>
    <w:rsid w:val="005E0323"/>
    <w:rsid w:val="005E0468"/>
    <w:rsid w:val="005E095C"/>
    <w:rsid w:val="005E09D0"/>
    <w:rsid w:val="005E0A80"/>
    <w:rsid w:val="005E0CE9"/>
    <w:rsid w:val="005E0D4D"/>
    <w:rsid w:val="005E0DFA"/>
    <w:rsid w:val="005E1EA2"/>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170"/>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A3B"/>
    <w:rsid w:val="00605BD6"/>
    <w:rsid w:val="00605E0C"/>
    <w:rsid w:val="0060605B"/>
    <w:rsid w:val="00606BAA"/>
    <w:rsid w:val="00607E05"/>
    <w:rsid w:val="00610842"/>
    <w:rsid w:val="00611D87"/>
    <w:rsid w:val="006127C9"/>
    <w:rsid w:val="00612B6D"/>
    <w:rsid w:val="00612EB3"/>
    <w:rsid w:val="0061319A"/>
    <w:rsid w:val="00613288"/>
    <w:rsid w:val="006137E3"/>
    <w:rsid w:val="00613B79"/>
    <w:rsid w:val="00613BBF"/>
    <w:rsid w:val="0061442A"/>
    <w:rsid w:val="00615958"/>
    <w:rsid w:val="00615EB4"/>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579C"/>
    <w:rsid w:val="006262D4"/>
    <w:rsid w:val="00626468"/>
    <w:rsid w:val="00626F7C"/>
    <w:rsid w:val="00627361"/>
    <w:rsid w:val="00627602"/>
    <w:rsid w:val="006276B0"/>
    <w:rsid w:val="00627EB7"/>
    <w:rsid w:val="00630012"/>
    <w:rsid w:val="006305B7"/>
    <w:rsid w:val="00632BA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669"/>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66B1"/>
    <w:rsid w:val="00646713"/>
    <w:rsid w:val="00646E6C"/>
    <w:rsid w:val="006474BD"/>
    <w:rsid w:val="0064758B"/>
    <w:rsid w:val="006477CC"/>
    <w:rsid w:val="006478E9"/>
    <w:rsid w:val="00647944"/>
    <w:rsid w:val="00647B1C"/>
    <w:rsid w:val="00650081"/>
    <w:rsid w:val="0065068B"/>
    <w:rsid w:val="00651026"/>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1674"/>
    <w:rsid w:val="00661FEA"/>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6D47"/>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920"/>
    <w:rsid w:val="006A4E8E"/>
    <w:rsid w:val="006A4EDD"/>
    <w:rsid w:val="006A4F9E"/>
    <w:rsid w:val="006A6456"/>
    <w:rsid w:val="006A69E7"/>
    <w:rsid w:val="006A7692"/>
    <w:rsid w:val="006A7C97"/>
    <w:rsid w:val="006B0127"/>
    <w:rsid w:val="006B0536"/>
    <w:rsid w:val="006B0C4A"/>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2D9"/>
    <w:rsid w:val="006D64E3"/>
    <w:rsid w:val="006D6525"/>
    <w:rsid w:val="006D6A55"/>
    <w:rsid w:val="006D72DE"/>
    <w:rsid w:val="006D77F5"/>
    <w:rsid w:val="006E154B"/>
    <w:rsid w:val="006E1DEF"/>
    <w:rsid w:val="006E1E1C"/>
    <w:rsid w:val="006E20EA"/>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8B3"/>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1154"/>
    <w:rsid w:val="00711531"/>
    <w:rsid w:val="00711F1A"/>
    <w:rsid w:val="00712473"/>
    <w:rsid w:val="00712D77"/>
    <w:rsid w:val="00713E7E"/>
    <w:rsid w:val="00714670"/>
    <w:rsid w:val="00714FD4"/>
    <w:rsid w:val="0071693C"/>
    <w:rsid w:val="00716A18"/>
    <w:rsid w:val="00716ACD"/>
    <w:rsid w:val="00716F85"/>
    <w:rsid w:val="00717032"/>
    <w:rsid w:val="00717653"/>
    <w:rsid w:val="007176E6"/>
    <w:rsid w:val="007178A4"/>
    <w:rsid w:val="00717C37"/>
    <w:rsid w:val="00717E85"/>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0C9A"/>
    <w:rsid w:val="00731C14"/>
    <w:rsid w:val="007321A9"/>
    <w:rsid w:val="00732206"/>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2B75"/>
    <w:rsid w:val="00752E69"/>
    <w:rsid w:val="00753519"/>
    <w:rsid w:val="007538C9"/>
    <w:rsid w:val="0075393D"/>
    <w:rsid w:val="00754160"/>
    <w:rsid w:val="00754BE4"/>
    <w:rsid w:val="00754E6F"/>
    <w:rsid w:val="00755E8A"/>
    <w:rsid w:val="007571FF"/>
    <w:rsid w:val="0075799B"/>
    <w:rsid w:val="007579CC"/>
    <w:rsid w:val="00760159"/>
    <w:rsid w:val="007601B4"/>
    <w:rsid w:val="00760282"/>
    <w:rsid w:val="00760375"/>
    <w:rsid w:val="0076089A"/>
    <w:rsid w:val="00760D1A"/>
    <w:rsid w:val="0076140A"/>
    <w:rsid w:val="00762444"/>
    <w:rsid w:val="00762AC2"/>
    <w:rsid w:val="00762DE8"/>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86"/>
    <w:rsid w:val="00770927"/>
    <w:rsid w:val="0077101E"/>
    <w:rsid w:val="00771188"/>
    <w:rsid w:val="007718F9"/>
    <w:rsid w:val="007731BC"/>
    <w:rsid w:val="00773DD6"/>
    <w:rsid w:val="007744BE"/>
    <w:rsid w:val="0077461D"/>
    <w:rsid w:val="007764BB"/>
    <w:rsid w:val="007769AE"/>
    <w:rsid w:val="00776B3B"/>
    <w:rsid w:val="00776D44"/>
    <w:rsid w:val="00777528"/>
    <w:rsid w:val="007801D8"/>
    <w:rsid w:val="0078036C"/>
    <w:rsid w:val="007804EC"/>
    <w:rsid w:val="00780B95"/>
    <w:rsid w:val="00780BAC"/>
    <w:rsid w:val="00780BEE"/>
    <w:rsid w:val="00782185"/>
    <w:rsid w:val="00782896"/>
    <w:rsid w:val="00783F0B"/>
    <w:rsid w:val="0078412D"/>
    <w:rsid w:val="007847FE"/>
    <w:rsid w:val="0078499D"/>
    <w:rsid w:val="00784A15"/>
    <w:rsid w:val="00784E3C"/>
    <w:rsid w:val="00785F87"/>
    <w:rsid w:val="00786303"/>
    <w:rsid w:val="00787613"/>
    <w:rsid w:val="0078799B"/>
    <w:rsid w:val="00790513"/>
    <w:rsid w:val="007909C9"/>
    <w:rsid w:val="00791D63"/>
    <w:rsid w:val="00791FFD"/>
    <w:rsid w:val="007922AE"/>
    <w:rsid w:val="00792C4F"/>
    <w:rsid w:val="00794C3B"/>
    <w:rsid w:val="007957EA"/>
    <w:rsid w:val="007960BB"/>
    <w:rsid w:val="007962B9"/>
    <w:rsid w:val="00796624"/>
    <w:rsid w:val="0079689F"/>
    <w:rsid w:val="00796B33"/>
    <w:rsid w:val="00796C4F"/>
    <w:rsid w:val="00796E8E"/>
    <w:rsid w:val="00797414"/>
    <w:rsid w:val="007976E6"/>
    <w:rsid w:val="00797BA2"/>
    <w:rsid w:val="007A01F2"/>
    <w:rsid w:val="007A021C"/>
    <w:rsid w:val="007A048E"/>
    <w:rsid w:val="007A07AC"/>
    <w:rsid w:val="007A0D8F"/>
    <w:rsid w:val="007A13DB"/>
    <w:rsid w:val="007A157E"/>
    <w:rsid w:val="007A1F25"/>
    <w:rsid w:val="007A2137"/>
    <w:rsid w:val="007A3812"/>
    <w:rsid w:val="007A39CE"/>
    <w:rsid w:val="007A494C"/>
    <w:rsid w:val="007A4A7D"/>
    <w:rsid w:val="007A52B4"/>
    <w:rsid w:val="007A576E"/>
    <w:rsid w:val="007A5FFF"/>
    <w:rsid w:val="007A720D"/>
    <w:rsid w:val="007A76BF"/>
    <w:rsid w:val="007A7904"/>
    <w:rsid w:val="007A7A4B"/>
    <w:rsid w:val="007B0029"/>
    <w:rsid w:val="007B02CC"/>
    <w:rsid w:val="007B062E"/>
    <w:rsid w:val="007B077F"/>
    <w:rsid w:val="007B08DB"/>
    <w:rsid w:val="007B12FC"/>
    <w:rsid w:val="007B18E7"/>
    <w:rsid w:val="007B28FF"/>
    <w:rsid w:val="007B31DF"/>
    <w:rsid w:val="007B34CC"/>
    <w:rsid w:val="007B3B49"/>
    <w:rsid w:val="007B402C"/>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016"/>
    <w:rsid w:val="007C471C"/>
    <w:rsid w:val="007C5A49"/>
    <w:rsid w:val="007C7259"/>
    <w:rsid w:val="007C748A"/>
    <w:rsid w:val="007C7E68"/>
    <w:rsid w:val="007C7ECC"/>
    <w:rsid w:val="007C7ECD"/>
    <w:rsid w:val="007D079D"/>
    <w:rsid w:val="007D0934"/>
    <w:rsid w:val="007D0AF7"/>
    <w:rsid w:val="007D0C3B"/>
    <w:rsid w:val="007D16DA"/>
    <w:rsid w:val="007D3175"/>
    <w:rsid w:val="007D317C"/>
    <w:rsid w:val="007D34CF"/>
    <w:rsid w:val="007D38AB"/>
    <w:rsid w:val="007D3CD5"/>
    <w:rsid w:val="007D5041"/>
    <w:rsid w:val="007D53DE"/>
    <w:rsid w:val="007D54C6"/>
    <w:rsid w:val="007D554D"/>
    <w:rsid w:val="007D5E0C"/>
    <w:rsid w:val="007D60F6"/>
    <w:rsid w:val="007D634C"/>
    <w:rsid w:val="007D641B"/>
    <w:rsid w:val="007D65CB"/>
    <w:rsid w:val="007D6A8B"/>
    <w:rsid w:val="007D6E6E"/>
    <w:rsid w:val="007D70AB"/>
    <w:rsid w:val="007D7250"/>
    <w:rsid w:val="007D7F5F"/>
    <w:rsid w:val="007E01FA"/>
    <w:rsid w:val="007E13F5"/>
    <w:rsid w:val="007E1CFE"/>
    <w:rsid w:val="007E1EBA"/>
    <w:rsid w:val="007E29EB"/>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38"/>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2C8"/>
    <w:rsid w:val="00801427"/>
    <w:rsid w:val="008017E3"/>
    <w:rsid w:val="00801B14"/>
    <w:rsid w:val="00801E3D"/>
    <w:rsid w:val="00801E51"/>
    <w:rsid w:val="008023DE"/>
    <w:rsid w:val="008029EC"/>
    <w:rsid w:val="008029FC"/>
    <w:rsid w:val="00802DD1"/>
    <w:rsid w:val="00803813"/>
    <w:rsid w:val="00803D0A"/>
    <w:rsid w:val="008043FB"/>
    <w:rsid w:val="008050FB"/>
    <w:rsid w:val="00805AE3"/>
    <w:rsid w:val="008068A2"/>
    <w:rsid w:val="00806AF6"/>
    <w:rsid w:val="008070CC"/>
    <w:rsid w:val="0080718E"/>
    <w:rsid w:val="0080720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6D3"/>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33C"/>
    <w:rsid w:val="00846987"/>
    <w:rsid w:val="008471CF"/>
    <w:rsid w:val="008471E7"/>
    <w:rsid w:val="00847B88"/>
    <w:rsid w:val="008505DA"/>
    <w:rsid w:val="00850664"/>
    <w:rsid w:val="0085071B"/>
    <w:rsid w:val="00850794"/>
    <w:rsid w:val="00850855"/>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599"/>
    <w:rsid w:val="0087688F"/>
    <w:rsid w:val="0087764E"/>
    <w:rsid w:val="00877AE0"/>
    <w:rsid w:val="00880488"/>
    <w:rsid w:val="00881A6C"/>
    <w:rsid w:val="00881EAE"/>
    <w:rsid w:val="00883153"/>
    <w:rsid w:val="00883837"/>
    <w:rsid w:val="0088440F"/>
    <w:rsid w:val="008845DD"/>
    <w:rsid w:val="00885420"/>
    <w:rsid w:val="00885C31"/>
    <w:rsid w:val="00885D2E"/>
    <w:rsid w:val="0088670A"/>
    <w:rsid w:val="00887011"/>
    <w:rsid w:val="008873D9"/>
    <w:rsid w:val="008875B5"/>
    <w:rsid w:val="008901ED"/>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9785C"/>
    <w:rsid w:val="008A023D"/>
    <w:rsid w:val="008A0C5C"/>
    <w:rsid w:val="008A0F23"/>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4AD"/>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57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C779B"/>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5AF7"/>
    <w:rsid w:val="008D5FE7"/>
    <w:rsid w:val="008D6F18"/>
    <w:rsid w:val="008D70EF"/>
    <w:rsid w:val="008D729F"/>
    <w:rsid w:val="008D72F9"/>
    <w:rsid w:val="008E0816"/>
    <w:rsid w:val="008E0BEA"/>
    <w:rsid w:val="008E0DC3"/>
    <w:rsid w:val="008E121C"/>
    <w:rsid w:val="008E17B4"/>
    <w:rsid w:val="008E1A9F"/>
    <w:rsid w:val="008E2C8C"/>
    <w:rsid w:val="008E3374"/>
    <w:rsid w:val="008E36C2"/>
    <w:rsid w:val="008E3E0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5F2"/>
    <w:rsid w:val="008F170F"/>
    <w:rsid w:val="008F2396"/>
    <w:rsid w:val="008F287F"/>
    <w:rsid w:val="008F28A4"/>
    <w:rsid w:val="008F2DFA"/>
    <w:rsid w:val="008F34C5"/>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AA0"/>
    <w:rsid w:val="00905B8F"/>
    <w:rsid w:val="00905D22"/>
    <w:rsid w:val="00905D25"/>
    <w:rsid w:val="00906254"/>
    <w:rsid w:val="009063A9"/>
    <w:rsid w:val="00906544"/>
    <w:rsid w:val="0090669B"/>
    <w:rsid w:val="009067BF"/>
    <w:rsid w:val="00907846"/>
    <w:rsid w:val="00907920"/>
    <w:rsid w:val="00907B2F"/>
    <w:rsid w:val="00907C71"/>
    <w:rsid w:val="00910732"/>
    <w:rsid w:val="00910A08"/>
    <w:rsid w:val="00910C76"/>
    <w:rsid w:val="00910E6B"/>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17494"/>
    <w:rsid w:val="009200CF"/>
    <w:rsid w:val="009204D0"/>
    <w:rsid w:val="00920B80"/>
    <w:rsid w:val="00920DD8"/>
    <w:rsid w:val="0092134B"/>
    <w:rsid w:val="0092168F"/>
    <w:rsid w:val="00923E2E"/>
    <w:rsid w:val="00923FB0"/>
    <w:rsid w:val="0092473D"/>
    <w:rsid w:val="00924B37"/>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5CB6"/>
    <w:rsid w:val="00936130"/>
    <w:rsid w:val="00936176"/>
    <w:rsid w:val="009361BA"/>
    <w:rsid w:val="00936CCF"/>
    <w:rsid w:val="00936E23"/>
    <w:rsid w:val="00937A8B"/>
    <w:rsid w:val="00940A32"/>
    <w:rsid w:val="0094161B"/>
    <w:rsid w:val="00941C6D"/>
    <w:rsid w:val="00941F36"/>
    <w:rsid w:val="00942025"/>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8A4"/>
    <w:rsid w:val="0095298F"/>
    <w:rsid w:val="009529AF"/>
    <w:rsid w:val="00953532"/>
    <w:rsid w:val="00953A1A"/>
    <w:rsid w:val="00953E07"/>
    <w:rsid w:val="00953FC7"/>
    <w:rsid w:val="00953FE2"/>
    <w:rsid w:val="0095409C"/>
    <w:rsid w:val="00954241"/>
    <w:rsid w:val="009543B2"/>
    <w:rsid w:val="009544CD"/>
    <w:rsid w:val="00954729"/>
    <w:rsid w:val="00954FF6"/>
    <w:rsid w:val="00955CA3"/>
    <w:rsid w:val="009563DB"/>
    <w:rsid w:val="00957067"/>
    <w:rsid w:val="009570EB"/>
    <w:rsid w:val="009572A7"/>
    <w:rsid w:val="00957D11"/>
    <w:rsid w:val="009602B2"/>
    <w:rsid w:val="00961618"/>
    <w:rsid w:val="00961FD1"/>
    <w:rsid w:val="00962134"/>
    <w:rsid w:val="0096272E"/>
    <w:rsid w:val="00962814"/>
    <w:rsid w:val="009638C8"/>
    <w:rsid w:val="00963C79"/>
    <w:rsid w:val="00963D91"/>
    <w:rsid w:val="00963F2A"/>
    <w:rsid w:val="009651CA"/>
    <w:rsid w:val="00965295"/>
    <w:rsid w:val="00966228"/>
    <w:rsid w:val="009668F2"/>
    <w:rsid w:val="00966D03"/>
    <w:rsid w:val="009714FB"/>
    <w:rsid w:val="0097150B"/>
    <w:rsid w:val="0097160F"/>
    <w:rsid w:val="00971BAE"/>
    <w:rsid w:val="00972395"/>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DF"/>
    <w:rsid w:val="00982AE7"/>
    <w:rsid w:val="00983342"/>
    <w:rsid w:val="009833CC"/>
    <w:rsid w:val="00983493"/>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87DCF"/>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1AD"/>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6C38"/>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47FA"/>
    <w:rsid w:val="009C47FB"/>
    <w:rsid w:val="009C50DA"/>
    <w:rsid w:val="009C5586"/>
    <w:rsid w:val="009C5688"/>
    <w:rsid w:val="009C5967"/>
    <w:rsid w:val="009C6194"/>
    <w:rsid w:val="009C6527"/>
    <w:rsid w:val="009C68D8"/>
    <w:rsid w:val="009C7314"/>
    <w:rsid w:val="009C7DA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1E1D"/>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2699"/>
    <w:rsid w:val="009F300E"/>
    <w:rsid w:val="009F4509"/>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0E00"/>
    <w:rsid w:val="00A11DBB"/>
    <w:rsid w:val="00A1212D"/>
    <w:rsid w:val="00A1292B"/>
    <w:rsid w:val="00A12C2E"/>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4FB"/>
    <w:rsid w:val="00A30CD0"/>
    <w:rsid w:val="00A315F4"/>
    <w:rsid w:val="00A31793"/>
    <w:rsid w:val="00A319DF"/>
    <w:rsid w:val="00A32313"/>
    <w:rsid w:val="00A32506"/>
    <w:rsid w:val="00A32A4E"/>
    <w:rsid w:val="00A32D6C"/>
    <w:rsid w:val="00A33066"/>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2E9B"/>
    <w:rsid w:val="00A43051"/>
    <w:rsid w:val="00A43291"/>
    <w:rsid w:val="00A4372F"/>
    <w:rsid w:val="00A45114"/>
    <w:rsid w:val="00A45796"/>
    <w:rsid w:val="00A45967"/>
    <w:rsid w:val="00A45DA2"/>
    <w:rsid w:val="00A45F85"/>
    <w:rsid w:val="00A4640A"/>
    <w:rsid w:val="00A466FB"/>
    <w:rsid w:val="00A4722A"/>
    <w:rsid w:val="00A47B8B"/>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9A5"/>
    <w:rsid w:val="00A64CAB"/>
    <w:rsid w:val="00A64FAE"/>
    <w:rsid w:val="00A65471"/>
    <w:rsid w:val="00A65607"/>
    <w:rsid w:val="00A66B3D"/>
    <w:rsid w:val="00A66B8B"/>
    <w:rsid w:val="00A678AE"/>
    <w:rsid w:val="00A707BE"/>
    <w:rsid w:val="00A7082E"/>
    <w:rsid w:val="00A70CA3"/>
    <w:rsid w:val="00A70D12"/>
    <w:rsid w:val="00A70D77"/>
    <w:rsid w:val="00A71613"/>
    <w:rsid w:val="00A71B3E"/>
    <w:rsid w:val="00A72437"/>
    <w:rsid w:val="00A73C03"/>
    <w:rsid w:val="00A7467E"/>
    <w:rsid w:val="00A74ED4"/>
    <w:rsid w:val="00A7540D"/>
    <w:rsid w:val="00A75AE0"/>
    <w:rsid w:val="00A7604B"/>
    <w:rsid w:val="00A766C4"/>
    <w:rsid w:val="00A76E2B"/>
    <w:rsid w:val="00A77690"/>
    <w:rsid w:val="00A77A50"/>
    <w:rsid w:val="00A80005"/>
    <w:rsid w:val="00A801ED"/>
    <w:rsid w:val="00A803CC"/>
    <w:rsid w:val="00A80A20"/>
    <w:rsid w:val="00A8115B"/>
    <w:rsid w:val="00A818AF"/>
    <w:rsid w:val="00A828D8"/>
    <w:rsid w:val="00A829E5"/>
    <w:rsid w:val="00A83B22"/>
    <w:rsid w:val="00A83C41"/>
    <w:rsid w:val="00A83E6E"/>
    <w:rsid w:val="00A849A4"/>
    <w:rsid w:val="00A850CB"/>
    <w:rsid w:val="00A857BB"/>
    <w:rsid w:val="00A864D5"/>
    <w:rsid w:val="00A86BC9"/>
    <w:rsid w:val="00A86D8E"/>
    <w:rsid w:val="00A86FE7"/>
    <w:rsid w:val="00A87AF4"/>
    <w:rsid w:val="00A87CE3"/>
    <w:rsid w:val="00A9026F"/>
    <w:rsid w:val="00A90D49"/>
    <w:rsid w:val="00A90EBD"/>
    <w:rsid w:val="00A91814"/>
    <w:rsid w:val="00A91961"/>
    <w:rsid w:val="00A91C90"/>
    <w:rsid w:val="00A91E57"/>
    <w:rsid w:val="00A9254D"/>
    <w:rsid w:val="00A93390"/>
    <w:rsid w:val="00A934AC"/>
    <w:rsid w:val="00A93B21"/>
    <w:rsid w:val="00A946CE"/>
    <w:rsid w:val="00A95400"/>
    <w:rsid w:val="00A955AE"/>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3E95"/>
    <w:rsid w:val="00AA480B"/>
    <w:rsid w:val="00AA535A"/>
    <w:rsid w:val="00AA539A"/>
    <w:rsid w:val="00AA5938"/>
    <w:rsid w:val="00AA5BD1"/>
    <w:rsid w:val="00AA5C5C"/>
    <w:rsid w:val="00AA6111"/>
    <w:rsid w:val="00AA6177"/>
    <w:rsid w:val="00AA6237"/>
    <w:rsid w:val="00AA66BC"/>
    <w:rsid w:val="00AA6E5E"/>
    <w:rsid w:val="00AA73EA"/>
    <w:rsid w:val="00AA7E75"/>
    <w:rsid w:val="00AB0085"/>
    <w:rsid w:val="00AB1B13"/>
    <w:rsid w:val="00AB26F1"/>
    <w:rsid w:val="00AB2B7D"/>
    <w:rsid w:val="00AB2D66"/>
    <w:rsid w:val="00AB2F46"/>
    <w:rsid w:val="00AB394B"/>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42C"/>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E0809"/>
    <w:rsid w:val="00AE0EDC"/>
    <w:rsid w:val="00AE18E3"/>
    <w:rsid w:val="00AE2463"/>
    <w:rsid w:val="00AE30FF"/>
    <w:rsid w:val="00AE3C4B"/>
    <w:rsid w:val="00AE4295"/>
    <w:rsid w:val="00AE44D8"/>
    <w:rsid w:val="00AE46C7"/>
    <w:rsid w:val="00AE47E3"/>
    <w:rsid w:val="00AE4C3B"/>
    <w:rsid w:val="00AE5116"/>
    <w:rsid w:val="00AE5B2D"/>
    <w:rsid w:val="00AE5FB2"/>
    <w:rsid w:val="00AE61E2"/>
    <w:rsid w:val="00AE742E"/>
    <w:rsid w:val="00AE7EB2"/>
    <w:rsid w:val="00AF019F"/>
    <w:rsid w:val="00AF048C"/>
    <w:rsid w:val="00AF0A1D"/>
    <w:rsid w:val="00AF0DFE"/>
    <w:rsid w:val="00AF0E30"/>
    <w:rsid w:val="00AF2A84"/>
    <w:rsid w:val="00AF2B30"/>
    <w:rsid w:val="00AF38A3"/>
    <w:rsid w:val="00AF3E31"/>
    <w:rsid w:val="00AF3F5F"/>
    <w:rsid w:val="00AF4150"/>
    <w:rsid w:val="00AF499E"/>
    <w:rsid w:val="00AF4F9E"/>
    <w:rsid w:val="00AF5661"/>
    <w:rsid w:val="00AF621C"/>
    <w:rsid w:val="00B0024A"/>
    <w:rsid w:val="00B00561"/>
    <w:rsid w:val="00B00C81"/>
    <w:rsid w:val="00B00D61"/>
    <w:rsid w:val="00B00D97"/>
    <w:rsid w:val="00B0236E"/>
    <w:rsid w:val="00B02A3A"/>
    <w:rsid w:val="00B02C14"/>
    <w:rsid w:val="00B03C1D"/>
    <w:rsid w:val="00B04031"/>
    <w:rsid w:val="00B04263"/>
    <w:rsid w:val="00B046AE"/>
    <w:rsid w:val="00B049D2"/>
    <w:rsid w:val="00B04B09"/>
    <w:rsid w:val="00B04C89"/>
    <w:rsid w:val="00B059F6"/>
    <w:rsid w:val="00B06EF9"/>
    <w:rsid w:val="00B07694"/>
    <w:rsid w:val="00B07D79"/>
    <w:rsid w:val="00B100F2"/>
    <w:rsid w:val="00B10AB4"/>
    <w:rsid w:val="00B11029"/>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C8F"/>
    <w:rsid w:val="00B21E51"/>
    <w:rsid w:val="00B220D1"/>
    <w:rsid w:val="00B226F6"/>
    <w:rsid w:val="00B2326C"/>
    <w:rsid w:val="00B23427"/>
    <w:rsid w:val="00B23C08"/>
    <w:rsid w:val="00B23E19"/>
    <w:rsid w:val="00B245ED"/>
    <w:rsid w:val="00B24A3F"/>
    <w:rsid w:val="00B24D65"/>
    <w:rsid w:val="00B250F8"/>
    <w:rsid w:val="00B25678"/>
    <w:rsid w:val="00B25CE9"/>
    <w:rsid w:val="00B26B8E"/>
    <w:rsid w:val="00B26DAD"/>
    <w:rsid w:val="00B2732D"/>
    <w:rsid w:val="00B2787E"/>
    <w:rsid w:val="00B27DEE"/>
    <w:rsid w:val="00B30200"/>
    <w:rsid w:val="00B308EC"/>
    <w:rsid w:val="00B30E69"/>
    <w:rsid w:val="00B3142B"/>
    <w:rsid w:val="00B317E9"/>
    <w:rsid w:val="00B3186B"/>
    <w:rsid w:val="00B32760"/>
    <w:rsid w:val="00B328D5"/>
    <w:rsid w:val="00B33063"/>
    <w:rsid w:val="00B3366A"/>
    <w:rsid w:val="00B33773"/>
    <w:rsid w:val="00B33C73"/>
    <w:rsid w:val="00B33FA0"/>
    <w:rsid w:val="00B34373"/>
    <w:rsid w:val="00B348A8"/>
    <w:rsid w:val="00B34EE9"/>
    <w:rsid w:val="00B356A4"/>
    <w:rsid w:val="00B35A0D"/>
    <w:rsid w:val="00B363F3"/>
    <w:rsid w:val="00B36412"/>
    <w:rsid w:val="00B36DEC"/>
    <w:rsid w:val="00B36F16"/>
    <w:rsid w:val="00B376D5"/>
    <w:rsid w:val="00B37B55"/>
    <w:rsid w:val="00B404A3"/>
    <w:rsid w:val="00B4050B"/>
    <w:rsid w:val="00B40710"/>
    <w:rsid w:val="00B40EE6"/>
    <w:rsid w:val="00B41BB0"/>
    <w:rsid w:val="00B4244A"/>
    <w:rsid w:val="00B425EC"/>
    <w:rsid w:val="00B43031"/>
    <w:rsid w:val="00B4331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C7D"/>
    <w:rsid w:val="00B5640F"/>
    <w:rsid w:val="00B56645"/>
    <w:rsid w:val="00B569AD"/>
    <w:rsid w:val="00B56B9D"/>
    <w:rsid w:val="00B56C40"/>
    <w:rsid w:val="00B57393"/>
    <w:rsid w:val="00B6051E"/>
    <w:rsid w:val="00B60ADC"/>
    <w:rsid w:val="00B61065"/>
    <w:rsid w:val="00B61150"/>
    <w:rsid w:val="00B62AE3"/>
    <w:rsid w:val="00B62BFF"/>
    <w:rsid w:val="00B63CBB"/>
    <w:rsid w:val="00B63FE8"/>
    <w:rsid w:val="00B644B3"/>
    <w:rsid w:val="00B64D1C"/>
    <w:rsid w:val="00B65E48"/>
    <w:rsid w:val="00B66919"/>
    <w:rsid w:val="00B66DC7"/>
    <w:rsid w:val="00B66F76"/>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132"/>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4433"/>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B03B7"/>
    <w:rsid w:val="00BB0616"/>
    <w:rsid w:val="00BB0999"/>
    <w:rsid w:val="00BB0CBC"/>
    <w:rsid w:val="00BB18F4"/>
    <w:rsid w:val="00BB19CB"/>
    <w:rsid w:val="00BB1C5F"/>
    <w:rsid w:val="00BB2545"/>
    <w:rsid w:val="00BB2E46"/>
    <w:rsid w:val="00BB34B9"/>
    <w:rsid w:val="00BB42AA"/>
    <w:rsid w:val="00BB4D28"/>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573"/>
    <w:rsid w:val="00BD19C7"/>
    <w:rsid w:val="00BD2571"/>
    <w:rsid w:val="00BD297E"/>
    <w:rsid w:val="00BD32B9"/>
    <w:rsid w:val="00BD3455"/>
    <w:rsid w:val="00BD3F59"/>
    <w:rsid w:val="00BD46CD"/>
    <w:rsid w:val="00BD4E05"/>
    <w:rsid w:val="00BD5058"/>
    <w:rsid w:val="00BD5D74"/>
    <w:rsid w:val="00BD6267"/>
    <w:rsid w:val="00BD63D2"/>
    <w:rsid w:val="00BD66B4"/>
    <w:rsid w:val="00BD7E8C"/>
    <w:rsid w:val="00BD7F17"/>
    <w:rsid w:val="00BE028D"/>
    <w:rsid w:val="00BE0352"/>
    <w:rsid w:val="00BE0532"/>
    <w:rsid w:val="00BE0902"/>
    <w:rsid w:val="00BE0C41"/>
    <w:rsid w:val="00BE0F79"/>
    <w:rsid w:val="00BE1003"/>
    <w:rsid w:val="00BE1C33"/>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043E"/>
    <w:rsid w:val="00C0244D"/>
    <w:rsid w:val="00C02813"/>
    <w:rsid w:val="00C02C54"/>
    <w:rsid w:val="00C02E76"/>
    <w:rsid w:val="00C02F1B"/>
    <w:rsid w:val="00C038F0"/>
    <w:rsid w:val="00C04046"/>
    <w:rsid w:val="00C042C4"/>
    <w:rsid w:val="00C04C99"/>
    <w:rsid w:val="00C04D2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0C95"/>
    <w:rsid w:val="00C2179B"/>
    <w:rsid w:val="00C221A4"/>
    <w:rsid w:val="00C228D1"/>
    <w:rsid w:val="00C22AD7"/>
    <w:rsid w:val="00C22B70"/>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0F84"/>
    <w:rsid w:val="00C416D2"/>
    <w:rsid w:val="00C41A1A"/>
    <w:rsid w:val="00C4243B"/>
    <w:rsid w:val="00C42481"/>
    <w:rsid w:val="00C43407"/>
    <w:rsid w:val="00C434E8"/>
    <w:rsid w:val="00C4387E"/>
    <w:rsid w:val="00C450BA"/>
    <w:rsid w:val="00C456E2"/>
    <w:rsid w:val="00C47136"/>
    <w:rsid w:val="00C478BA"/>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15F"/>
    <w:rsid w:val="00C62280"/>
    <w:rsid w:val="00C62734"/>
    <w:rsid w:val="00C63D55"/>
    <w:rsid w:val="00C63DB8"/>
    <w:rsid w:val="00C6402B"/>
    <w:rsid w:val="00C64298"/>
    <w:rsid w:val="00C658DB"/>
    <w:rsid w:val="00C65E29"/>
    <w:rsid w:val="00C65FBE"/>
    <w:rsid w:val="00C6635E"/>
    <w:rsid w:val="00C66683"/>
    <w:rsid w:val="00C6674E"/>
    <w:rsid w:val="00C67F70"/>
    <w:rsid w:val="00C70241"/>
    <w:rsid w:val="00C7055B"/>
    <w:rsid w:val="00C70573"/>
    <w:rsid w:val="00C706F9"/>
    <w:rsid w:val="00C709AD"/>
    <w:rsid w:val="00C709B4"/>
    <w:rsid w:val="00C71520"/>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87B93"/>
    <w:rsid w:val="00C905E4"/>
    <w:rsid w:val="00C90B11"/>
    <w:rsid w:val="00C91358"/>
    <w:rsid w:val="00C91A46"/>
    <w:rsid w:val="00C9203D"/>
    <w:rsid w:val="00C922FB"/>
    <w:rsid w:val="00C92F26"/>
    <w:rsid w:val="00C93260"/>
    <w:rsid w:val="00C9335B"/>
    <w:rsid w:val="00C93456"/>
    <w:rsid w:val="00C93A9E"/>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A3B"/>
    <w:rsid w:val="00CA7DFA"/>
    <w:rsid w:val="00CB02B9"/>
    <w:rsid w:val="00CB04BD"/>
    <w:rsid w:val="00CB0D4F"/>
    <w:rsid w:val="00CB0E19"/>
    <w:rsid w:val="00CB11FB"/>
    <w:rsid w:val="00CB1888"/>
    <w:rsid w:val="00CB18A1"/>
    <w:rsid w:val="00CB1A13"/>
    <w:rsid w:val="00CB2280"/>
    <w:rsid w:val="00CB2850"/>
    <w:rsid w:val="00CB2B02"/>
    <w:rsid w:val="00CB313A"/>
    <w:rsid w:val="00CB34F3"/>
    <w:rsid w:val="00CB3729"/>
    <w:rsid w:val="00CB434E"/>
    <w:rsid w:val="00CB4F12"/>
    <w:rsid w:val="00CB5045"/>
    <w:rsid w:val="00CB5491"/>
    <w:rsid w:val="00CB5AFD"/>
    <w:rsid w:val="00CB6B6A"/>
    <w:rsid w:val="00CB6D05"/>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2CF7"/>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52"/>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5C6"/>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88C"/>
    <w:rsid w:val="00D02C61"/>
    <w:rsid w:val="00D03134"/>
    <w:rsid w:val="00D03182"/>
    <w:rsid w:val="00D0343E"/>
    <w:rsid w:val="00D03849"/>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6712"/>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37F67"/>
    <w:rsid w:val="00D4024F"/>
    <w:rsid w:val="00D40954"/>
    <w:rsid w:val="00D4103C"/>
    <w:rsid w:val="00D41094"/>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6060"/>
    <w:rsid w:val="00D66778"/>
    <w:rsid w:val="00D67D15"/>
    <w:rsid w:val="00D70011"/>
    <w:rsid w:val="00D71539"/>
    <w:rsid w:val="00D720C8"/>
    <w:rsid w:val="00D723B3"/>
    <w:rsid w:val="00D72530"/>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DF"/>
    <w:rsid w:val="00D933F4"/>
    <w:rsid w:val="00D938F6"/>
    <w:rsid w:val="00D93FAD"/>
    <w:rsid w:val="00D94057"/>
    <w:rsid w:val="00D948AF"/>
    <w:rsid w:val="00D94F20"/>
    <w:rsid w:val="00D95A54"/>
    <w:rsid w:val="00D96684"/>
    <w:rsid w:val="00D96DD7"/>
    <w:rsid w:val="00D96F3A"/>
    <w:rsid w:val="00D97133"/>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6CFD"/>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3C25"/>
    <w:rsid w:val="00DB4871"/>
    <w:rsid w:val="00DB6B5C"/>
    <w:rsid w:val="00DB75F1"/>
    <w:rsid w:val="00DB7FA0"/>
    <w:rsid w:val="00DC0013"/>
    <w:rsid w:val="00DC03BA"/>
    <w:rsid w:val="00DC0DC8"/>
    <w:rsid w:val="00DC1B50"/>
    <w:rsid w:val="00DC2579"/>
    <w:rsid w:val="00DC27C6"/>
    <w:rsid w:val="00DC30B6"/>
    <w:rsid w:val="00DC3520"/>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71"/>
    <w:rsid w:val="00DD58AF"/>
    <w:rsid w:val="00DD5D53"/>
    <w:rsid w:val="00DD631F"/>
    <w:rsid w:val="00DD6BC9"/>
    <w:rsid w:val="00DD6FF8"/>
    <w:rsid w:val="00DD76D5"/>
    <w:rsid w:val="00DD7F79"/>
    <w:rsid w:val="00DD7FBE"/>
    <w:rsid w:val="00DE1081"/>
    <w:rsid w:val="00DE1C4A"/>
    <w:rsid w:val="00DE1D9B"/>
    <w:rsid w:val="00DE1D9D"/>
    <w:rsid w:val="00DE260D"/>
    <w:rsid w:val="00DE26D7"/>
    <w:rsid w:val="00DE28B6"/>
    <w:rsid w:val="00DE2D5C"/>
    <w:rsid w:val="00DE2F85"/>
    <w:rsid w:val="00DE2FFE"/>
    <w:rsid w:val="00DE37B6"/>
    <w:rsid w:val="00DE429F"/>
    <w:rsid w:val="00DE4315"/>
    <w:rsid w:val="00DE4570"/>
    <w:rsid w:val="00DE4A49"/>
    <w:rsid w:val="00DE4F85"/>
    <w:rsid w:val="00DE5BBB"/>
    <w:rsid w:val="00DE5C9E"/>
    <w:rsid w:val="00DE6353"/>
    <w:rsid w:val="00DE644C"/>
    <w:rsid w:val="00DE6874"/>
    <w:rsid w:val="00DE6E8A"/>
    <w:rsid w:val="00DE7B22"/>
    <w:rsid w:val="00DE7C7A"/>
    <w:rsid w:val="00DE7D76"/>
    <w:rsid w:val="00DF012C"/>
    <w:rsid w:val="00DF0ABA"/>
    <w:rsid w:val="00DF0CD8"/>
    <w:rsid w:val="00DF1B4D"/>
    <w:rsid w:val="00DF2498"/>
    <w:rsid w:val="00DF2D5A"/>
    <w:rsid w:val="00DF3893"/>
    <w:rsid w:val="00DF3AD7"/>
    <w:rsid w:val="00DF3F52"/>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2F1C"/>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2468"/>
    <w:rsid w:val="00E131D3"/>
    <w:rsid w:val="00E1341C"/>
    <w:rsid w:val="00E1507F"/>
    <w:rsid w:val="00E159D7"/>
    <w:rsid w:val="00E15E48"/>
    <w:rsid w:val="00E1621A"/>
    <w:rsid w:val="00E162D7"/>
    <w:rsid w:val="00E16EA2"/>
    <w:rsid w:val="00E17270"/>
    <w:rsid w:val="00E1798C"/>
    <w:rsid w:val="00E17A2A"/>
    <w:rsid w:val="00E200FC"/>
    <w:rsid w:val="00E20576"/>
    <w:rsid w:val="00E205D4"/>
    <w:rsid w:val="00E209CA"/>
    <w:rsid w:val="00E20A8D"/>
    <w:rsid w:val="00E21F0F"/>
    <w:rsid w:val="00E22535"/>
    <w:rsid w:val="00E22BE0"/>
    <w:rsid w:val="00E23273"/>
    <w:rsid w:val="00E23387"/>
    <w:rsid w:val="00E23782"/>
    <w:rsid w:val="00E23993"/>
    <w:rsid w:val="00E243CA"/>
    <w:rsid w:val="00E24896"/>
    <w:rsid w:val="00E24C27"/>
    <w:rsid w:val="00E24C6E"/>
    <w:rsid w:val="00E24CE0"/>
    <w:rsid w:val="00E25115"/>
    <w:rsid w:val="00E2538B"/>
    <w:rsid w:val="00E25861"/>
    <w:rsid w:val="00E25C67"/>
    <w:rsid w:val="00E265CA"/>
    <w:rsid w:val="00E26A68"/>
    <w:rsid w:val="00E26CB0"/>
    <w:rsid w:val="00E26F3A"/>
    <w:rsid w:val="00E27BD1"/>
    <w:rsid w:val="00E27BEA"/>
    <w:rsid w:val="00E3014F"/>
    <w:rsid w:val="00E30294"/>
    <w:rsid w:val="00E303EA"/>
    <w:rsid w:val="00E30D31"/>
    <w:rsid w:val="00E30E4A"/>
    <w:rsid w:val="00E31063"/>
    <w:rsid w:val="00E31319"/>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423"/>
    <w:rsid w:val="00E36554"/>
    <w:rsid w:val="00E369D0"/>
    <w:rsid w:val="00E369FB"/>
    <w:rsid w:val="00E37165"/>
    <w:rsid w:val="00E371F5"/>
    <w:rsid w:val="00E37473"/>
    <w:rsid w:val="00E37A94"/>
    <w:rsid w:val="00E37D70"/>
    <w:rsid w:val="00E41017"/>
    <w:rsid w:val="00E4107B"/>
    <w:rsid w:val="00E4163A"/>
    <w:rsid w:val="00E4177C"/>
    <w:rsid w:val="00E4185F"/>
    <w:rsid w:val="00E42827"/>
    <w:rsid w:val="00E42B3D"/>
    <w:rsid w:val="00E42DF4"/>
    <w:rsid w:val="00E43375"/>
    <w:rsid w:val="00E43AB8"/>
    <w:rsid w:val="00E43FFD"/>
    <w:rsid w:val="00E44B7C"/>
    <w:rsid w:val="00E44C2D"/>
    <w:rsid w:val="00E44E4E"/>
    <w:rsid w:val="00E4515F"/>
    <w:rsid w:val="00E45E63"/>
    <w:rsid w:val="00E45FEC"/>
    <w:rsid w:val="00E4650E"/>
    <w:rsid w:val="00E46713"/>
    <w:rsid w:val="00E4687A"/>
    <w:rsid w:val="00E46C4D"/>
    <w:rsid w:val="00E47AE2"/>
    <w:rsid w:val="00E47E22"/>
    <w:rsid w:val="00E5027D"/>
    <w:rsid w:val="00E5040D"/>
    <w:rsid w:val="00E50B2F"/>
    <w:rsid w:val="00E51421"/>
    <w:rsid w:val="00E5281E"/>
    <w:rsid w:val="00E528F6"/>
    <w:rsid w:val="00E537CB"/>
    <w:rsid w:val="00E53B48"/>
    <w:rsid w:val="00E545F8"/>
    <w:rsid w:val="00E54A76"/>
    <w:rsid w:val="00E54B01"/>
    <w:rsid w:val="00E54E22"/>
    <w:rsid w:val="00E55839"/>
    <w:rsid w:val="00E559C1"/>
    <w:rsid w:val="00E55BD0"/>
    <w:rsid w:val="00E55C67"/>
    <w:rsid w:val="00E56091"/>
    <w:rsid w:val="00E56836"/>
    <w:rsid w:val="00E57D23"/>
    <w:rsid w:val="00E602EF"/>
    <w:rsid w:val="00E60FC3"/>
    <w:rsid w:val="00E61226"/>
    <w:rsid w:val="00E6131E"/>
    <w:rsid w:val="00E6248C"/>
    <w:rsid w:val="00E62AD9"/>
    <w:rsid w:val="00E63185"/>
    <w:rsid w:val="00E632E9"/>
    <w:rsid w:val="00E638D5"/>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59AE"/>
    <w:rsid w:val="00E85B41"/>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189"/>
    <w:rsid w:val="00EA26C3"/>
    <w:rsid w:val="00EA293D"/>
    <w:rsid w:val="00EA33F8"/>
    <w:rsid w:val="00EA4680"/>
    <w:rsid w:val="00EA4964"/>
    <w:rsid w:val="00EA49CE"/>
    <w:rsid w:val="00EA4B27"/>
    <w:rsid w:val="00EA4C4D"/>
    <w:rsid w:val="00EA4E9B"/>
    <w:rsid w:val="00EA5229"/>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1DB"/>
    <w:rsid w:val="00EB2346"/>
    <w:rsid w:val="00EB2E01"/>
    <w:rsid w:val="00EB35DB"/>
    <w:rsid w:val="00EB37D0"/>
    <w:rsid w:val="00EB4380"/>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5034"/>
    <w:rsid w:val="00EC6149"/>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4B1"/>
    <w:rsid w:val="00EE4678"/>
    <w:rsid w:val="00EE4912"/>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93C"/>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746"/>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F70"/>
    <w:rsid w:val="00F22260"/>
    <w:rsid w:val="00F22B21"/>
    <w:rsid w:val="00F22E45"/>
    <w:rsid w:val="00F2435D"/>
    <w:rsid w:val="00F245F4"/>
    <w:rsid w:val="00F24DA9"/>
    <w:rsid w:val="00F27687"/>
    <w:rsid w:val="00F278CB"/>
    <w:rsid w:val="00F27AE4"/>
    <w:rsid w:val="00F27C88"/>
    <w:rsid w:val="00F30574"/>
    <w:rsid w:val="00F30829"/>
    <w:rsid w:val="00F30896"/>
    <w:rsid w:val="00F30D29"/>
    <w:rsid w:val="00F3136E"/>
    <w:rsid w:val="00F315FA"/>
    <w:rsid w:val="00F3161C"/>
    <w:rsid w:val="00F31832"/>
    <w:rsid w:val="00F318C4"/>
    <w:rsid w:val="00F31965"/>
    <w:rsid w:val="00F31EC4"/>
    <w:rsid w:val="00F3298F"/>
    <w:rsid w:val="00F332A2"/>
    <w:rsid w:val="00F33BB5"/>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4A2"/>
    <w:rsid w:val="00F466D1"/>
    <w:rsid w:val="00F467B5"/>
    <w:rsid w:val="00F46888"/>
    <w:rsid w:val="00F46A24"/>
    <w:rsid w:val="00F46B5E"/>
    <w:rsid w:val="00F46C0A"/>
    <w:rsid w:val="00F47675"/>
    <w:rsid w:val="00F477CC"/>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717"/>
    <w:rsid w:val="00F65BCB"/>
    <w:rsid w:val="00F65F7C"/>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D7D"/>
    <w:rsid w:val="00F83E87"/>
    <w:rsid w:val="00F84DF4"/>
    <w:rsid w:val="00F86BF0"/>
    <w:rsid w:val="00F876DB"/>
    <w:rsid w:val="00F87877"/>
    <w:rsid w:val="00F87B10"/>
    <w:rsid w:val="00F91522"/>
    <w:rsid w:val="00F916B5"/>
    <w:rsid w:val="00F917C4"/>
    <w:rsid w:val="00F91A94"/>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A4F"/>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4A2E"/>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F9E"/>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30">
    <w:name w:val="標題 3 字元"/>
    <w:basedOn w:val="a0"/>
    <w:link w:val="3"/>
    <w:rsid w:val="0018350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F66DA-E66F-4058-A8C8-B27658B1C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813</TotalTime>
  <Pages>4</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557</cp:revision>
  <dcterms:created xsi:type="dcterms:W3CDTF">2021-05-10T06:30:00Z</dcterms:created>
  <dcterms:modified xsi:type="dcterms:W3CDTF">2021-11-05T03:25:00Z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